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17C3F" w:rsidR="00B92B86" w:rsidP="0049749B" w:rsidRDefault="00B92B86" w14:paraId="4f5f4cb" w14:textId="4f5f4cb">
      <w:pPr>
        <w:spacing w:after="0" w:line="240" w:lineRule="auto"/>
        <w:jc w:val="right"/>
        <w15:collapsed w:val="false"/>
        <w:rPr>
          <w:rFonts w:ascii="Times New Roman" w:hAnsi="Times New Roman"/>
          <w:color w:val="FF0000"/>
          <w:sz w:val="12"/>
          <w:szCs w:val="24"/>
        </w:rPr>
      </w:pPr>
      <w:bookmarkStart w:name="_GoBack" w:id="0"/>
      <w:bookmarkEnd w:id="0"/>
    </w:p>
    <w:p w:rsidRPr="006D2A83" w:rsidR="00797FF7" w:rsidP="00797FF7" w:rsidRDefault="00797FF7">
      <w:pPr>
        <w:spacing w:after="0" w:line="240" w:lineRule="auto"/>
        <w:jc w:val="both"/>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 xml:space="preserve">       REPUBLIKA HRVATSKA</w:t>
      </w:r>
    </w:p>
    <w:p w:rsidRPr="006D2A83" w:rsidR="00797FF7" w:rsidP="00797FF7" w:rsidRDefault="00797FF7">
      <w:pPr>
        <w:spacing w:after="0" w:line="240" w:lineRule="auto"/>
        <w:jc w:val="both"/>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TRGOVAČKI SUD U VARAŽDINU</w:t>
      </w:r>
      <w:r w:rsidRPr="006D2A83">
        <w:rPr>
          <w:rFonts w:ascii="Times New Roman" w:hAnsi="Times New Roman" w:eastAsia="Times New Roman"/>
          <w:sz w:val="24"/>
          <w:szCs w:val="24"/>
          <w:lang w:eastAsia="hr-HR"/>
        </w:rPr>
        <w:tab/>
        <w:t xml:space="preserve">                    </w:t>
      </w:r>
    </w:p>
    <w:p w:rsidRPr="006D2A83" w:rsidR="00797FF7" w:rsidP="00797FF7" w:rsidRDefault="00797FF7">
      <w:pPr>
        <w:spacing w:after="0" w:line="240" w:lineRule="auto"/>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 xml:space="preserve">       Varaždin, Braće Radić 2</w:t>
      </w:r>
    </w:p>
    <w:p w:rsidRPr="006D2A83" w:rsidR="00797FF7" w:rsidP="0049749B" w:rsidRDefault="00797FF7">
      <w:pPr>
        <w:spacing w:after="0" w:line="240" w:lineRule="auto"/>
        <w:jc w:val="right"/>
        <w:rPr>
          <w:rFonts w:ascii="Times New Roman" w:hAnsi="Times New Roman"/>
          <w:sz w:val="12"/>
          <w:szCs w:val="24"/>
        </w:rPr>
      </w:pPr>
    </w:p>
    <w:p w:rsidRPr="006D2A83" w:rsidR="00797FF7" w:rsidP="0049749B" w:rsidRDefault="00797FF7">
      <w:pPr>
        <w:spacing w:after="0" w:line="240" w:lineRule="auto"/>
        <w:jc w:val="right"/>
        <w:rPr>
          <w:rFonts w:ascii="Times New Roman" w:hAnsi="Times New Roman"/>
          <w:sz w:val="12"/>
          <w:szCs w:val="24"/>
        </w:rPr>
      </w:pPr>
    </w:p>
    <w:tbl>
      <w:tblPr>
        <w:tblW w:w="0" w:type="auto"/>
        <w:jc w:val="right"/>
        <w:tblCellMar>
          <w:left w:w="0" w:type="dxa"/>
          <w:right w:w="0" w:type="dxa"/>
        </w:tblCellMar>
        <w:tblLook w:firstRow="1" w:lastRow="1" w:firstColumn="1" w:lastColumn="1" w:noHBand="0" w:noVBand="0" w:val="01E0"/>
      </w:tblPr>
      <w:tblGrid>
        <w:gridCol w:w="4320"/>
      </w:tblGrid>
      <w:tr w:rsidRPr="006D2A83" w:rsidR="00340399" w:rsidTr="001D0E8B">
        <w:trPr>
          <w:jc w:val="right"/>
        </w:trPr>
        <w:tc>
          <w:tcPr>
            <w:tcW w:w="4320" w:type="dxa"/>
          </w:tcPr>
          <w:p w:rsidRPr="006D2A83" w:rsidR="00340399" w:rsidP="0094489F" w:rsidRDefault="002F61DE">
            <w:pPr>
              <w:pStyle w:val="VSVerzija"/>
              <w:jc w:val="right"/>
            </w:pPr>
            <w:r w:rsidRPr="006D2A83">
              <w:t>Poslovni b</w:t>
            </w:r>
            <w:r w:rsidRPr="006D2A83" w:rsidR="0092437B">
              <w:t xml:space="preserve">roj: </w:t>
            </w:r>
            <w:r w:rsidRPr="006D2A83" w:rsidR="00797FF7">
              <w:t>1</w:t>
            </w:r>
            <w:r w:rsidRPr="006D2A83" w:rsidR="00DD3653">
              <w:t>0</w:t>
            </w:r>
            <w:r w:rsidRPr="006D2A83">
              <w:t xml:space="preserve"> </w:t>
            </w:r>
            <w:r w:rsidRPr="006D2A83" w:rsidR="00F65D4C">
              <w:t>St</w:t>
            </w:r>
            <w:r w:rsidRPr="006D2A83" w:rsidR="0092437B">
              <w:t>-</w:t>
            </w:r>
            <w:r w:rsidR="00E70304">
              <w:t>466</w:t>
            </w:r>
            <w:r w:rsidRPr="006D2A83" w:rsidR="00340399">
              <w:t>/</w:t>
            </w:r>
            <w:r w:rsidRPr="006D2A83" w:rsidR="00FE4624">
              <w:t>20</w:t>
            </w:r>
            <w:r w:rsidRPr="006D2A83" w:rsidR="00797FF7">
              <w:t>1</w:t>
            </w:r>
            <w:r w:rsidR="00FF59CA">
              <w:t>8</w:t>
            </w:r>
            <w:r w:rsidRPr="006D2A83" w:rsidR="00340399">
              <w:t>-</w:t>
            </w:r>
            <w:r w:rsidR="0094489F">
              <w:t>99</w:t>
            </w:r>
          </w:p>
        </w:tc>
      </w:tr>
    </w:tbl>
    <w:p w:rsidRPr="006D2A83" w:rsidR="00340399" w:rsidP="00340399" w:rsidRDefault="00340399">
      <w:pPr>
        <w:spacing w:after="0" w:line="240" w:lineRule="auto"/>
        <w:jc w:val="both"/>
        <w:rPr>
          <w:rFonts w:ascii="Times New Roman" w:hAnsi="Times New Roman"/>
          <w:sz w:val="24"/>
          <w:szCs w:val="24"/>
        </w:rPr>
      </w:pPr>
    </w:p>
    <w:p w:rsidRPr="006D2A83" w:rsidR="008D05FD" w:rsidP="0049749B" w:rsidRDefault="008D05FD">
      <w:pPr>
        <w:spacing w:after="0" w:line="240" w:lineRule="auto"/>
        <w:jc w:val="both"/>
        <w:rPr>
          <w:rFonts w:ascii="Times New Roman" w:hAnsi="Times New Roman"/>
          <w:sz w:val="24"/>
          <w:szCs w:val="24"/>
        </w:rPr>
      </w:pPr>
    </w:p>
    <w:p w:rsidRPr="006D2A83" w:rsidR="00F65D4C" w:rsidP="00F65D4C" w:rsidRDefault="00F65D4C">
      <w:pPr>
        <w:spacing w:after="0" w:line="240" w:lineRule="auto"/>
        <w:jc w:val="center"/>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Z A P I S N I K</w:t>
      </w:r>
    </w:p>
    <w:p w:rsidRPr="006D2A83" w:rsidR="00F65D4C" w:rsidP="00F65D4C" w:rsidRDefault="00F65D4C">
      <w:pPr>
        <w:spacing w:after="0" w:line="240" w:lineRule="auto"/>
        <w:jc w:val="center"/>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 xml:space="preserve">od </w:t>
      </w:r>
      <w:r w:rsidR="00E70304">
        <w:rPr>
          <w:rFonts w:ascii="Times New Roman" w:hAnsi="Times New Roman" w:eastAsia="Times New Roman"/>
          <w:sz w:val="24"/>
          <w:szCs w:val="24"/>
          <w:lang w:eastAsia="hr-HR"/>
        </w:rPr>
        <w:t>17</w:t>
      </w:r>
      <w:r w:rsidRPr="006D2A83">
        <w:rPr>
          <w:rFonts w:ascii="Times New Roman" w:hAnsi="Times New Roman" w:eastAsia="Times New Roman"/>
          <w:sz w:val="24"/>
          <w:szCs w:val="24"/>
          <w:lang w:eastAsia="hr-HR"/>
        </w:rPr>
        <w:t xml:space="preserve">. </w:t>
      </w:r>
      <w:r w:rsidR="00E70304">
        <w:rPr>
          <w:rFonts w:ascii="Times New Roman" w:hAnsi="Times New Roman" w:eastAsia="Times New Roman"/>
          <w:sz w:val="24"/>
          <w:szCs w:val="24"/>
          <w:lang w:eastAsia="hr-HR"/>
        </w:rPr>
        <w:t>prosinca</w:t>
      </w:r>
      <w:r w:rsidRPr="006D2A83" w:rsidR="00BB00A8">
        <w:rPr>
          <w:rFonts w:ascii="Times New Roman" w:hAnsi="Times New Roman" w:eastAsia="Times New Roman"/>
          <w:sz w:val="24"/>
          <w:szCs w:val="24"/>
          <w:lang w:eastAsia="hr-HR"/>
        </w:rPr>
        <w:t xml:space="preserve"> 2</w:t>
      </w:r>
      <w:r w:rsidRPr="006D2A83" w:rsidR="009E2BBE">
        <w:rPr>
          <w:rFonts w:ascii="Times New Roman" w:hAnsi="Times New Roman" w:eastAsia="Times New Roman"/>
          <w:sz w:val="24"/>
          <w:szCs w:val="24"/>
          <w:lang w:eastAsia="hr-HR"/>
        </w:rPr>
        <w:t>019</w:t>
      </w:r>
      <w:r w:rsidRPr="006D2A83">
        <w:rPr>
          <w:rFonts w:ascii="Times New Roman" w:hAnsi="Times New Roman" w:eastAsia="Times New Roman"/>
          <w:sz w:val="24"/>
          <w:szCs w:val="24"/>
          <w:lang w:eastAsia="hr-HR"/>
        </w:rPr>
        <w:t xml:space="preserve">. </w:t>
      </w:r>
    </w:p>
    <w:p w:rsidRPr="00B872DE" w:rsidR="00877B67" w:rsidP="00877B67" w:rsidRDefault="00877B67">
      <w:pPr>
        <w:widowControl w:val="false"/>
        <w:spacing w:after="0" w:line="240" w:lineRule="auto"/>
        <w:jc w:val="center"/>
        <w:rPr>
          <w:rFonts w:ascii="Times New Roman" w:hAnsi="Times New Roman" w:eastAsia="Times New Roman"/>
          <w:snapToGrid w:val="false"/>
          <w:sz w:val="24"/>
          <w:szCs w:val="24"/>
        </w:rPr>
      </w:pPr>
      <w:r w:rsidRPr="00B872DE">
        <w:rPr>
          <w:rFonts w:ascii="Times New Roman" w:hAnsi="Times New Roman" w:eastAsia="Times New Roman"/>
          <w:snapToGrid w:val="false"/>
          <w:sz w:val="24"/>
          <w:szCs w:val="24"/>
        </w:rPr>
        <w:t>sastavljen kod Trgovačkog suda u Varaždinu,</w:t>
      </w:r>
    </w:p>
    <w:p w:rsidR="00BA21D1" w:rsidP="006D2A83" w:rsidRDefault="00BA21D1">
      <w:pPr>
        <w:spacing w:after="0" w:line="240" w:lineRule="auto"/>
        <w:jc w:val="center"/>
        <w:rPr>
          <w:rFonts w:ascii="Times New Roman" w:hAnsi="Times New Roman"/>
          <w:noProof/>
          <w:sz w:val="24"/>
          <w:szCs w:val="24"/>
          <w:lang w:eastAsia="hr-HR"/>
        </w:rPr>
      </w:pPr>
      <w:r w:rsidRPr="00BA21D1">
        <w:rPr>
          <w:rFonts w:ascii="Times New Roman" w:hAnsi="Times New Roman"/>
          <w:noProof/>
          <w:sz w:val="24"/>
          <w:szCs w:val="24"/>
          <w:lang w:eastAsia="hr-HR"/>
        </w:rPr>
        <w:t xml:space="preserve">radi </w:t>
      </w:r>
      <w:r>
        <w:rPr>
          <w:rFonts w:ascii="Times New Roman" w:hAnsi="Times New Roman"/>
          <w:noProof/>
          <w:sz w:val="24"/>
          <w:szCs w:val="24"/>
          <w:lang w:eastAsia="hr-HR"/>
        </w:rPr>
        <w:t xml:space="preserve">utvrđenja vrijednosti nekretnina stečajnog dužnika </w:t>
      </w:r>
    </w:p>
    <w:p w:rsidRPr="00E70304" w:rsidR="00E70304" w:rsidP="00E70304" w:rsidRDefault="00E70304">
      <w:pPr>
        <w:spacing w:after="0" w:line="240" w:lineRule="auto"/>
        <w:jc w:val="center"/>
        <w:rPr>
          <w:rFonts w:ascii="Times New Roman" w:hAnsi="Times New Roman"/>
          <w:sz w:val="24"/>
          <w:szCs w:val="24"/>
        </w:rPr>
      </w:pPr>
      <w:r w:rsidRPr="00E70304">
        <w:rPr>
          <w:rFonts w:ascii="Times New Roman" w:hAnsi="Times New Roman"/>
          <w:sz w:val="24"/>
          <w:szCs w:val="24"/>
        </w:rPr>
        <w:t xml:space="preserve">ZRINSKI d.d. u stečaju, Čakovec, </w:t>
      </w:r>
    </w:p>
    <w:p w:rsidRPr="006D2A83" w:rsidR="006D2A83" w:rsidP="00E70304" w:rsidRDefault="00E70304">
      <w:pPr>
        <w:spacing w:after="0" w:line="240" w:lineRule="auto"/>
        <w:jc w:val="center"/>
        <w:rPr>
          <w:rFonts w:ascii="Times New Roman" w:hAnsi="Times New Roman"/>
          <w:sz w:val="24"/>
          <w:szCs w:val="24"/>
        </w:rPr>
      </w:pPr>
      <w:r w:rsidRPr="00E70304">
        <w:rPr>
          <w:rFonts w:ascii="Times New Roman" w:hAnsi="Times New Roman"/>
          <w:sz w:val="24"/>
          <w:szCs w:val="24"/>
        </w:rPr>
        <w:t>Dr. Ivana Novaka 13, OIB:38396277912</w:t>
      </w:r>
    </w:p>
    <w:p w:rsidRPr="006D2A83" w:rsidR="006D2A83" w:rsidP="006D2A83" w:rsidRDefault="006D2A83">
      <w:pPr>
        <w:spacing w:after="0" w:line="240" w:lineRule="auto"/>
        <w:jc w:val="center"/>
        <w:rPr>
          <w:rFonts w:ascii="Times New Roman" w:hAnsi="Times New Roman"/>
          <w:sz w:val="24"/>
          <w:szCs w:val="24"/>
        </w:rPr>
      </w:pPr>
    </w:p>
    <w:p w:rsidRPr="006D2A83" w:rsidR="006D2A83" w:rsidP="006D2A83" w:rsidRDefault="006D2A83">
      <w:pPr>
        <w:spacing w:after="0" w:line="240" w:lineRule="auto"/>
        <w:jc w:val="both"/>
        <w:rPr>
          <w:rFonts w:ascii="Times New Roman" w:hAnsi="Times New Roman"/>
          <w:sz w:val="24"/>
          <w:szCs w:val="24"/>
        </w:rPr>
      </w:pPr>
    </w:p>
    <w:p w:rsidRPr="006D2A83" w:rsidR="006D2A83" w:rsidP="006D2A83" w:rsidRDefault="006D2A83">
      <w:pPr>
        <w:spacing w:after="0" w:line="240" w:lineRule="auto"/>
        <w:jc w:val="both"/>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 xml:space="preserve">Nazočni od strane suda: </w:t>
      </w:r>
    </w:p>
    <w:p w:rsidRPr="006D2A83" w:rsidR="006D2A83" w:rsidP="006D2A83" w:rsidRDefault="006D2A83">
      <w:pPr>
        <w:spacing w:after="0" w:line="240" w:lineRule="auto"/>
        <w:jc w:val="both"/>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 xml:space="preserve">Sudac: Denis Krnjak  </w:t>
      </w:r>
    </w:p>
    <w:p w:rsidRPr="006D2A83" w:rsidR="006D2A83" w:rsidP="006D2A83" w:rsidRDefault="006D2A83">
      <w:pPr>
        <w:spacing w:after="0" w:line="240" w:lineRule="auto"/>
        <w:jc w:val="both"/>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 xml:space="preserve">Zapisničar: Nevenka Vuković </w:t>
      </w:r>
    </w:p>
    <w:p w:rsidRPr="006D2A83" w:rsidR="006D2A83" w:rsidP="006D2A83" w:rsidRDefault="006D2A83">
      <w:pPr>
        <w:spacing w:after="0" w:line="240" w:lineRule="auto"/>
        <w:jc w:val="both"/>
        <w:rPr>
          <w:rFonts w:ascii="Times New Roman" w:hAnsi="Times New Roman"/>
          <w:sz w:val="24"/>
          <w:szCs w:val="24"/>
        </w:rPr>
      </w:pPr>
    </w:p>
    <w:p w:rsidRPr="006D2A83" w:rsidR="006D2A83" w:rsidP="006D2A83" w:rsidRDefault="006D2A83">
      <w:pPr>
        <w:spacing w:after="0" w:line="240" w:lineRule="auto"/>
        <w:jc w:val="both"/>
        <w:rPr>
          <w:rFonts w:ascii="Times New Roman" w:hAnsi="Times New Roman"/>
          <w:sz w:val="24"/>
          <w:szCs w:val="24"/>
        </w:rPr>
      </w:pPr>
      <w:r w:rsidRPr="006D2A83">
        <w:rPr>
          <w:rFonts w:ascii="Times New Roman" w:hAnsi="Times New Roman"/>
          <w:sz w:val="24"/>
          <w:szCs w:val="24"/>
        </w:rPr>
        <w:t xml:space="preserve">Početak u </w:t>
      </w:r>
      <w:r w:rsidR="00E70304">
        <w:rPr>
          <w:rFonts w:ascii="Times New Roman" w:hAnsi="Times New Roman"/>
          <w:sz w:val="24"/>
          <w:szCs w:val="24"/>
        </w:rPr>
        <w:t>12</w:t>
      </w:r>
      <w:r w:rsidRPr="006D2A83">
        <w:rPr>
          <w:rFonts w:ascii="Times New Roman" w:hAnsi="Times New Roman"/>
          <w:sz w:val="24"/>
          <w:szCs w:val="24"/>
        </w:rPr>
        <w:t>:</w:t>
      </w:r>
      <w:r w:rsidR="00BA21D1">
        <w:rPr>
          <w:rFonts w:ascii="Times New Roman" w:hAnsi="Times New Roman"/>
          <w:sz w:val="24"/>
          <w:szCs w:val="24"/>
        </w:rPr>
        <w:t>0</w:t>
      </w:r>
      <w:r w:rsidRPr="006D2A83">
        <w:rPr>
          <w:rFonts w:ascii="Times New Roman" w:hAnsi="Times New Roman"/>
          <w:sz w:val="24"/>
          <w:szCs w:val="24"/>
        </w:rPr>
        <w:t>0 sati.</w:t>
      </w:r>
    </w:p>
    <w:p w:rsidRPr="00B872DE" w:rsidR="00B872DE" w:rsidP="00B872DE" w:rsidRDefault="00B872DE">
      <w:pPr>
        <w:widowControl w:val="false"/>
        <w:spacing w:after="0" w:line="240" w:lineRule="auto"/>
        <w:jc w:val="both"/>
        <w:rPr>
          <w:rFonts w:ascii="Times New Roman" w:hAnsi="Times New Roman" w:eastAsia="Times New Roman"/>
          <w:snapToGrid w:val="false"/>
          <w:sz w:val="24"/>
          <w:szCs w:val="24"/>
        </w:rPr>
      </w:pPr>
    </w:p>
    <w:p w:rsidRPr="00877B67" w:rsidR="00877B67" w:rsidP="00877B67" w:rsidRDefault="00877B67">
      <w:pPr>
        <w:widowControl w:val="false"/>
        <w:spacing w:after="0" w:line="240" w:lineRule="auto"/>
        <w:jc w:val="both"/>
        <w:rPr>
          <w:rFonts w:ascii="Times New Roman" w:hAnsi="Times New Roman" w:eastAsia="Times New Roman"/>
          <w:snapToGrid w:val="false"/>
          <w:sz w:val="24"/>
          <w:szCs w:val="24"/>
        </w:rPr>
      </w:pPr>
      <w:r w:rsidRPr="00877B67">
        <w:rPr>
          <w:rFonts w:ascii="Times New Roman" w:hAnsi="Times New Roman" w:eastAsia="Times New Roman"/>
          <w:snapToGrid w:val="false"/>
          <w:sz w:val="24"/>
          <w:szCs w:val="24"/>
        </w:rPr>
        <w:tab/>
        <w:t>Utvrđuje se da su pristupili:</w:t>
      </w:r>
    </w:p>
    <w:p w:rsidRPr="00877B67" w:rsidR="00877B67" w:rsidP="00877B67" w:rsidRDefault="00877B67">
      <w:pPr>
        <w:widowControl w:val="false"/>
        <w:spacing w:after="0" w:line="240" w:lineRule="auto"/>
        <w:jc w:val="both"/>
        <w:rPr>
          <w:rFonts w:ascii="Times New Roman" w:hAnsi="Times New Roman" w:eastAsia="Times New Roman"/>
          <w:snapToGrid w:val="false"/>
          <w:sz w:val="24"/>
          <w:szCs w:val="24"/>
        </w:rPr>
      </w:pPr>
      <w:r w:rsidRPr="00877B67">
        <w:rPr>
          <w:rFonts w:ascii="Times New Roman" w:hAnsi="Times New Roman" w:eastAsia="Times New Roman"/>
          <w:snapToGrid w:val="false"/>
          <w:sz w:val="24"/>
          <w:szCs w:val="24"/>
        </w:rPr>
        <w:t>-</w:t>
      </w:r>
      <w:r w:rsidRPr="00877B67">
        <w:rPr>
          <w:rFonts w:ascii="Times New Roman" w:hAnsi="Times New Roman" w:eastAsia="Times New Roman"/>
          <w:snapToGrid w:val="false"/>
          <w:sz w:val="24"/>
          <w:szCs w:val="24"/>
        </w:rPr>
        <w:tab/>
        <w:t>za stečajnog dužnika:  stečajn</w:t>
      </w:r>
      <w:r w:rsidR="00FF59CA">
        <w:rPr>
          <w:rFonts w:ascii="Times New Roman" w:hAnsi="Times New Roman" w:eastAsia="Times New Roman"/>
          <w:snapToGrid w:val="false"/>
          <w:sz w:val="24"/>
          <w:szCs w:val="24"/>
        </w:rPr>
        <w:t>a</w:t>
      </w:r>
      <w:r w:rsidRPr="00877B67">
        <w:rPr>
          <w:rFonts w:ascii="Times New Roman" w:hAnsi="Times New Roman" w:eastAsia="Times New Roman"/>
          <w:snapToGrid w:val="false"/>
          <w:sz w:val="24"/>
          <w:szCs w:val="24"/>
        </w:rPr>
        <w:t xml:space="preserve"> upravitelj</w:t>
      </w:r>
      <w:r w:rsidR="00FF59CA">
        <w:rPr>
          <w:rFonts w:ascii="Times New Roman" w:hAnsi="Times New Roman" w:eastAsia="Times New Roman"/>
          <w:snapToGrid w:val="false"/>
          <w:sz w:val="24"/>
          <w:szCs w:val="24"/>
        </w:rPr>
        <w:t>ica</w:t>
      </w:r>
      <w:r w:rsidRPr="00877B67">
        <w:rPr>
          <w:rFonts w:ascii="Times New Roman" w:hAnsi="Times New Roman" w:eastAsia="Times New Roman"/>
          <w:snapToGrid w:val="false"/>
          <w:sz w:val="24"/>
          <w:szCs w:val="24"/>
        </w:rPr>
        <w:t xml:space="preserve"> </w:t>
      </w:r>
      <w:r w:rsidR="00E70304">
        <w:rPr>
          <w:rFonts w:ascii="Times New Roman" w:hAnsi="Times New Roman" w:eastAsia="Times New Roman"/>
          <w:snapToGrid w:val="false"/>
          <w:sz w:val="24"/>
          <w:szCs w:val="24"/>
        </w:rPr>
        <w:t>Nevenka Golubić</w:t>
      </w:r>
    </w:p>
    <w:p w:rsidR="00877B67" w:rsidP="00877B67" w:rsidRDefault="00877B67">
      <w:pPr>
        <w:widowControl w:val="false"/>
        <w:spacing w:after="0" w:line="240" w:lineRule="auto"/>
        <w:jc w:val="both"/>
        <w:rPr>
          <w:rFonts w:ascii="Times New Roman" w:hAnsi="Times New Roman" w:eastAsia="Times New Roman"/>
          <w:snapToGrid w:val="false"/>
          <w:sz w:val="24"/>
          <w:szCs w:val="24"/>
        </w:rPr>
      </w:pPr>
      <w:r w:rsidRPr="00877B67">
        <w:rPr>
          <w:rFonts w:ascii="Times New Roman" w:hAnsi="Times New Roman" w:eastAsia="Times New Roman"/>
          <w:snapToGrid w:val="false"/>
          <w:sz w:val="24"/>
          <w:szCs w:val="24"/>
        </w:rPr>
        <w:t>-</w:t>
      </w:r>
      <w:r w:rsidRPr="00877B67">
        <w:rPr>
          <w:rFonts w:ascii="Times New Roman" w:hAnsi="Times New Roman" w:eastAsia="Times New Roman"/>
          <w:snapToGrid w:val="false"/>
          <w:sz w:val="24"/>
          <w:szCs w:val="24"/>
        </w:rPr>
        <w:tab/>
        <w:t>za</w:t>
      </w:r>
      <w:r w:rsidR="007F5294">
        <w:rPr>
          <w:rFonts w:ascii="Times New Roman" w:hAnsi="Times New Roman" w:eastAsia="Times New Roman"/>
          <w:snapToGrid w:val="false"/>
          <w:sz w:val="24"/>
          <w:szCs w:val="24"/>
        </w:rPr>
        <w:t xml:space="preserve"> vjerovnika</w:t>
      </w:r>
      <w:r w:rsidRPr="00877B67">
        <w:rPr>
          <w:rFonts w:ascii="Times New Roman" w:hAnsi="Times New Roman" w:eastAsia="Times New Roman"/>
          <w:snapToGrid w:val="false"/>
          <w:sz w:val="24"/>
          <w:szCs w:val="24"/>
        </w:rPr>
        <w:t xml:space="preserve"> RH: zastupni</w:t>
      </w:r>
      <w:r w:rsidR="008948D2">
        <w:rPr>
          <w:rFonts w:ascii="Times New Roman" w:hAnsi="Times New Roman" w:eastAsia="Times New Roman"/>
          <w:snapToGrid w:val="false"/>
          <w:sz w:val="24"/>
          <w:szCs w:val="24"/>
        </w:rPr>
        <w:t>ca</w:t>
      </w:r>
      <w:r w:rsidRPr="00877B67">
        <w:rPr>
          <w:rFonts w:ascii="Times New Roman" w:hAnsi="Times New Roman" w:eastAsia="Times New Roman"/>
          <w:snapToGrid w:val="false"/>
          <w:sz w:val="24"/>
          <w:szCs w:val="24"/>
        </w:rPr>
        <w:t xml:space="preserve"> po zakonu </w:t>
      </w:r>
      <w:r w:rsidR="008948D2">
        <w:rPr>
          <w:rFonts w:ascii="Times New Roman" w:hAnsi="Times New Roman" w:eastAsia="Times New Roman"/>
          <w:snapToGrid w:val="false"/>
          <w:sz w:val="24"/>
          <w:szCs w:val="24"/>
        </w:rPr>
        <w:t>Tanja Purić Stamenković</w:t>
      </w:r>
      <w:r w:rsidRPr="00877B67">
        <w:rPr>
          <w:rFonts w:ascii="Times New Roman" w:hAnsi="Times New Roman" w:eastAsia="Times New Roman"/>
          <w:snapToGrid w:val="false"/>
          <w:sz w:val="24"/>
          <w:szCs w:val="24"/>
        </w:rPr>
        <w:t>, zamjeni</w:t>
      </w:r>
      <w:r w:rsidR="008948D2">
        <w:rPr>
          <w:rFonts w:ascii="Times New Roman" w:hAnsi="Times New Roman" w:eastAsia="Times New Roman"/>
          <w:snapToGrid w:val="false"/>
          <w:sz w:val="24"/>
          <w:szCs w:val="24"/>
        </w:rPr>
        <w:t>ca</w:t>
      </w:r>
      <w:r w:rsidRPr="00877B67">
        <w:rPr>
          <w:rFonts w:ascii="Times New Roman" w:hAnsi="Times New Roman" w:eastAsia="Times New Roman"/>
          <w:snapToGrid w:val="false"/>
          <w:sz w:val="24"/>
          <w:szCs w:val="24"/>
        </w:rPr>
        <w:t xml:space="preserve"> ŽDO</w:t>
      </w:r>
    </w:p>
    <w:p w:rsidR="007F5294" w:rsidP="00877B67" w:rsidRDefault="007F5294">
      <w:pPr>
        <w:widowControl w:val="false"/>
        <w:spacing w:after="0" w:line="240" w:lineRule="auto"/>
        <w:jc w:val="both"/>
        <w:rPr>
          <w:rFonts w:ascii="Times New Roman" w:hAnsi="Times New Roman" w:eastAsia="Times New Roman"/>
          <w:snapToGrid w:val="false"/>
          <w:sz w:val="24"/>
          <w:szCs w:val="24"/>
        </w:rPr>
      </w:pPr>
      <w:r>
        <w:rPr>
          <w:rFonts w:ascii="Times New Roman" w:hAnsi="Times New Roman" w:eastAsia="Times New Roman"/>
          <w:snapToGrid w:val="false"/>
          <w:sz w:val="24"/>
          <w:szCs w:val="24"/>
        </w:rPr>
        <w:t xml:space="preserve">- </w:t>
      </w:r>
      <w:r>
        <w:rPr>
          <w:rFonts w:ascii="Times New Roman" w:hAnsi="Times New Roman" w:eastAsia="Times New Roman"/>
          <w:snapToGrid w:val="false"/>
          <w:sz w:val="24"/>
          <w:szCs w:val="24"/>
        </w:rPr>
        <w:tab/>
        <w:t>za predlagatelje punomoćnica Matea Mikić</w:t>
      </w:r>
    </w:p>
    <w:p w:rsidR="007F5294" w:rsidP="00877B67" w:rsidRDefault="007F5294">
      <w:pPr>
        <w:widowControl w:val="false"/>
        <w:spacing w:after="0" w:line="240" w:lineRule="auto"/>
        <w:jc w:val="both"/>
        <w:rPr>
          <w:rFonts w:ascii="Times New Roman" w:hAnsi="Times New Roman" w:eastAsia="Times New Roman"/>
          <w:snapToGrid w:val="false"/>
          <w:sz w:val="24"/>
          <w:szCs w:val="24"/>
        </w:rPr>
      </w:pPr>
      <w:r>
        <w:rPr>
          <w:rFonts w:ascii="Times New Roman" w:hAnsi="Times New Roman" w:eastAsia="Times New Roman"/>
          <w:snapToGrid w:val="false"/>
          <w:sz w:val="24"/>
          <w:szCs w:val="24"/>
        </w:rPr>
        <w:t>-</w:t>
      </w:r>
      <w:r>
        <w:rPr>
          <w:rFonts w:ascii="Times New Roman" w:hAnsi="Times New Roman" w:eastAsia="Times New Roman"/>
          <w:snapToGrid w:val="false"/>
          <w:sz w:val="24"/>
          <w:szCs w:val="24"/>
        </w:rPr>
        <w:tab/>
        <w:t>za vjerovnika Erste &amp; Steiermärkische bank d.d., punomoćnik Goran Gložinić, odvjetnik iz Varaždina</w:t>
      </w:r>
    </w:p>
    <w:p w:rsidR="007F5294" w:rsidP="00877B67" w:rsidRDefault="007F5294">
      <w:pPr>
        <w:widowControl w:val="false"/>
        <w:spacing w:after="0" w:line="240" w:lineRule="auto"/>
        <w:jc w:val="both"/>
        <w:rPr>
          <w:rFonts w:ascii="Times New Roman" w:hAnsi="Times New Roman" w:eastAsia="Times New Roman"/>
          <w:snapToGrid w:val="false"/>
          <w:sz w:val="24"/>
          <w:szCs w:val="24"/>
        </w:rPr>
      </w:pPr>
      <w:r>
        <w:rPr>
          <w:rFonts w:ascii="Times New Roman" w:hAnsi="Times New Roman" w:eastAsia="Times New Roman"/>
          <w:snapToGrid w:val="false"/>
          <w:sz w:val="24"/>
          <w:szCs w:val="24"/>
        </w:rPr>
        <w:t xml:space="preserve">- </w:t>
      </w:r>
      <w:r>
        <w:rPr>
          <w:rFonts w:ascii="Times New Roman" w:hAnsi="Times New Roman" w:eastAsia="Times New Roman"/>
          <w:snapToGrid w:val="false"/>
          <w:sz w:val="24"/>
          <w:szCs w:val="24"/>
        </w:rPr>
        <w:tab/>
        <w:t>za vjerovnika Privredna banka Zagreb d.d., punomoćnik Ivica Škunca, odvjetnik u OD Suić i Škunca iz Zagreba</w:t>
      </w:r>
    </w:p>
    <w:p w:rsidR="007F5294" w:rsidP="00877B67" w:rsidRDefault="007F5294">
      <w:pPr>
        <w:widowControl w:val="false"/>
        <w:spacing w:after="0" w:line="240" w:lineRule="auto"/>
        <w:jc w:val="both"/>
        <w:rPr>
          <w:rFonts w:ascii="Times New Roman" w:hAnsi="Times New Roman" w:eastAsia="Times New Roman"/>
          <w:snapToGrid w:val="false"/>
          <w:sz w:val="24"/>
          <w:szCs w:val="24"/>
        </w:rPr>
      </w:pPr>
      <w:r>
        <w:rPr>
          <w:rFonts w:ascii="Times New Roman" w:hAnsi="Times New Roman" w:eastAsia="Times New Roman"/>
          <w:snapToGrid w:val="false"/>
          <w:sz w:val="24"/>
          <w:szCs w:val="24"/>
        </w:rPr>
        <w:t>-</w:t>
      </w:r>
      <w:r>
        <w:rPr>
          <w:rFonts w:ascii="Times New Roman" w:hAnsi="Times New Roman" w:eastAsia="Times New Roman"/>
          <w:snapToGrid w:val="false"/>
          <w:sz w:val="24"/>
          <w:szCs w:val="24"/>
        </w:rPr>
        <w:tab/>
        <w:t xml:space="preserve">za </w:t>
      </w:r>
      <w:r w:rsidR="009514CB">
        <w:rPr>
          <w:rFonts w:ascii="Times New Roman" w:hAnsi="Times New Roman" w:eastAsia="Times New Roman"/>
          <w:snapToGrid w:val="false"/>
          <w:sz w:val="24"/>
          <w:szCs w:val="24"/>
        </w:rPr>
        <w:t>vjerovnika Vujanić Jelena, Maronić Andrija, Papir international d.o.o., Pergament promet d.o.o., Vel-papir d.o.o., Trgofortuna d.o.o., Verzal d.o.o., punomoćnica Bojana Tadić, odvjetnica iz Zagreba</w:t>
      </w:r>
    </w:p>
    <w:p w:rsidR="0013044A" w:rsidP="0013044A" w:rsidRDefault="0013044A">
      <w:pPr>
        <w:widowControl w:val="false"/>
        <w:spacing w:after="0" w:line="240" w:lineRule="auto"/>
        <w:rPr>
          <w:rFonts w:ascii="Times New Roman" w:hAnsi="Times New Roman" w:eastAsia="Times New Roman"/>
          <w:snapToGrid w:val="false"/>
          <w:sz w:val="24"/>
          <w:szCs w:val="24"/>
        </w:rPr>
      </w:pPr>
    </w:p>
    <w:p w:rsidR="0037424C" w:rsidP="0013044A" w:rsidRDefault="0037424C">
      <w:pPr>
        <w:widowControl w:val="false"/>
        <w:spacing w:after="0" w:line="240" w:lineRule="auto"/>
        <w:rPr>
          <w:rFonts w:ascii="Times New Roman" w:hAnsi="Times New Roman" w:eastAsia="Times New Roman"/>
          <w:snapToGrid w:val="false"/>
          <w:sz w:val="24"/>
          <w:szCs w:val="24"/>
        </w:rPr>
      </w:pPr>
    </w:p>
    <w:p w:rsidR="00314E52" w:rsidP="00314E52" w:rsidRDefault="004F1F6F">
      <w:pPr>
        <w:pStyle w:val="Default"/>
      </w:pPr>
      <w:r>
        <w:tab/>
        <w:t xml:space="preserve">Utvrđuje se da je ovo ročište određeno radi utvrđenja vrijednosti slijedećih nekretnina: </w:t>
      </w:r>
    </w:p>
    <w:p w:rsidR="004F1F6F" w:rsidP="00314E52" w:rsidRDefault="004F1F6F">
      <w:pPr>
        <w:pStyle w:val="Default"/>
      </w:pPr>
    </w:p>
    <w:p w:rsidR="004F1F6F" w:rsidP="00C214FE" w:rsidRDefault="004F1F6F">
      <w:pPr>
        <w:pStyle w:val="Default"/>
        <w:jc w:val="both"/>
      </w:pPr>
      <w:r>
        <w:t>- nekretnina upisana u z.k.ul. 6500, k.o. Čakovec, čest.br. 228/1/2/A/1/455/2/3/1, poslovni objekat i industrijsko dvorište od 1 jutro i 538 čhv, i čest.br. 228/1/2/A/1/455/2/3/2, trafostanica i dvorište, od 8 čhv,</w:t>
      </w:r>
    </w:p>
    <w:p w:rsidR="004F1F6F" w:rsidP="00C214FE" w:rsidRDefault="004F1F6F">
      <w:pPr>
        <w:pStyle w:val="Default"/>
        <w:jc w:val="both"/>
      </w:pPr>
      <w:r>
        <w:t>- nekretnina upisana u z.k.ul. 4057, k.o. Čakovec, čest.br. 228/1/2/A/1/455/2/1, poslovni objekat i industrijsko dvorište, od 1389 čhv,</w:t>
      </w:r>
    </w:p>
    <w:p w:rsidR="004F1F6F" w:rsidP="00C214FE" w:rsidRDefault="004F1F6F">
      <w:pPr>
        <w:pStyle w:val="Default"/>
        <w:jc w:val="both"/>
      </w:pPr>
      <w:r>
        <w:t>- nekretnina upisana u z</w:t>
      </w:r>
      <w:r w:rsidR="00B65D18">
        <w:t>.</w:t>
      </w:r>
      <w:r>
        <w:t>k.ul. 6499, k.o. Čakovec, čest.br. 228/1/2/A/1/455/2/2/1, poslovni objekat, industrijsko dvorište, od 1 jutro i 1198 čhv</w:t>
      </w:r>
    </w:p>
    <w:p w:rsidR="00314E52" w:rsidP="00BA21D1" w:rsidRDefault="00314E52">
      <w:pPr>
        <w:spacing w:after="0" w:line="240" w:lineRule="auto"/>
        <w:jc w:val="both"/>
        <w:rPr>
          <w:rFonts w:ascii="Times New Roman" w:hAnsi="Times New Roman" w:eastAsia="Times New Roman"/>
          <w:snapToGrid w:val="false"/>
          <w:sz w:val="24"/>
          <w:szCs w:val="24"/>
        </w:rPr>
      </w:pPr>
    </w:p>
    <w:p w:rsidR="0037424C" w:rsidP="00BA21D1" w:rsidRDefault="0037424C">
      <w:pPr>
        <w:spacing w:after="0" w:line="240" w:lineRule="auto"/>
        <w:jc w:val="both"/>
        <w:rPr>
          <w:rFonts w:ascii="Times New Roman" w:hAnsi="Times New Roman" w:eastAsia="Times New Roman"/>
          <w:snapToGrid w:val="false"/>
          <w:sz w:val="24"/>
          <w:szCs w:val="24"/>
        </w:rPr>
      </w:pPr>
    </w:p>
    <w:p w:rsidR="0037424C" w:rsidP="00BA21D1" w:rsidRDefault="00DE0C96">
      <w:pPr>
        <w:spacing w:after="0" w:line="240" w:lineRule="auto"/>
        <w:jc w:val="both"/>
        <w:rPr>
          <w:rFonts w:ascii="Times New Roman" w:hAnsi="Times New Roman" w:eastAsia="Times New Roman"/>
          <w:snapToGrid w:val="false"/>
          <w:sz w:val="24"/>
          <w:szCs w:val="24"/>
        </w:rPr>
      </w:pPr>
      <w:r>
        <w:rPr>
          <w:rFonts w:ascii="Times New Roman" w:hAnsi="Times New Roman" w:eastAsia="Times New Roman"/>
          <w:snapToGrid w:val="false"/>
          <w:sz w:val="24"/>
          <w:szCs w:val="24"/>
        </w:rPr>
        <w:tab/>
        <w:t>Svi prisutni suglasno predlažu da se vrijednost gore navedenih nekretnina utvrdi prema Procjendbenim elaboratima o tržišnoj vrijednosti nekretnina izrađenima po Međimjrje-investa d.o.o. iz travnja 2019.</w:t>
      </w:r>
    </w:p>
    <w:p w:rsidR="00DE0C96" w:rsidP="00BA21D1" w:rsidRDefault="00DE0C96">
      <w:pPr>
        <w:spacing w:after="0" w:line="240" w:lineRule="auto"/>
        <w:jc w:val="both"/>
        <w:rPr>
          <w:rFonts w:ascii="Times New Roman" w:hAnsi="Times New Roman" w:eastAsia="Times New Roman"/>
          <w:snapToGrid w:val="false"/>
          <w:sz w:val="24"/>
          <w:szCs w:val="24"/>
        </w:rPr>
      </w:pPr>
    </w:p>
    <w:p w:rsidR="00175F67" w:rsidP="00BA21D1" w:rsidRDefault="0037424C">
      <w:pPr>
        <w:spacing w:after="0" w:line="240" w:lineRule="auto"/>
        <w:jc w:val="both"/>
        <w:rPr>
          <w:rFonts w:ascii="Times New Roman" w:hAnsi="Times New Roman" w:eastAsia="Times New Roman"/>
          <w:snapToGrid w:val="false"/>
          <w:sz w:val="24"/>
          <w:szCs w:val="24"/>
        </w:rPr>
      </w:pPr>
      <w:r>
        <w:rPr>
          <w:rFonts w:ascii="Times New Roman" w:hAnsi="Times New Roman" w:eastAsia="Times New Roman"/>
          <w:snapToGrid w:val="false"/>
          <w:sz w:val="24"/>
          <w:szCs w:val="24"/>
        </w:rPr>
        <w:tab/>
      </w:r>
    </w:p>
    <w:p w:rsidRPr="00BA21D1" w:rsidR="00BA21D1" w:rsidP="00BA21D1" w:rsidRDefault="00175F67">
      <w:pPr>
        <w:spacing w:after="0" w:line="240" w:lineRule="auto"/>
        <w:jc w:val="both"/>
        <w:rPr>
          <w:rFonts w:ascii="Times New Roman" w:hAnsi="Times New Roman" w:eastAsia="Times New Roman"/>
          <w:snapToGrid w:val="false"/>
          <w:sz w:val="24"/>
          <w:szCs w:val="24"/>
        </w:rPr>
      </w:pPr>
      <w:r>
        <w:rPr>
          <w:rFonts w:ascii="Times New Roman" w:hAnsi="Times New Roman" w:eastAsia="Times New Roman"/>
          <w:snapToGrid w:val="false"/>
          <w:sz w:val="24"/>
          <w:szCs w:val="24"/>
        </w:rPr>
        <w:lastRenderedPageBreak/>
        <w:tab/>
      </w:r>
      <w:r w:rsidR="0037424C">
        <w:rPr>
          <w:rFonts w:ascii="Times New Roman" w:hAnsi="Times New Roman" w:eastAsia="Times New Roman"/>
          <w:snapToGrid w:val="false"/>
          <w:sz w:val="24"/>
          <w:szCs w:val="24"/>
        </w:rPr>
        <w:t>S</w:t>
      </w:r>
      <w:r w:rsidRPr="00BA21D1" w:rsidR="00BA21D1">
        <w:rPr>
          <w:rFonts w:ascii="Times New Roman" w:hAnsi="Times New Roman" w:eastAsia="Times New Roman"/>
          <w:snapToGrid w:val="false"/>
          <w:sz w:val="24"/>
          <w:szCs w:val="24"/>
        </w:rPr>
        <w:t>ud donosi</w:t>
      </w:r>
    </w:p>
    <w:p w:rsidRPr="00BA21D1" w:rsidR="00BA21D1" w:rsidP="00BA21D1" w:rsidRDefault="00BA21D1">
      <w:pPr>
        <w:spacing w:after="0" w:line="240" w:lineRule="auto"/>
        <w:jc w:val="center"/>
        <w:rPr>
          <w:rFonts w:ascii="Times New Roman" w:hAnsi="Times New Roman" w:eastAsia="Times New Roman"/>
          <w:snapToGrid w:val="false"/>
          <w:sz w:val="24"/>
          <w:szCs w:val="24"/>
        </w:rPr>
      </w:pPr>
      <w:r w:rsidRPr="00BA21D1">
        <w:rPr>
          <w:rFonts w:ascii="Times New Roman" w:hAnsi="Times New Roman" w:eastAsia="Times New Roman"/>
          <w:snapToGrid w:val="false"/>
          <w:sz w:val="24"/>
          <w:szCs w:val="24"/>
        </w:rPr>
        <w:t>r j e š e nj e</w:t>
      </w:r>
    </w:p>
    <w:p w:rsidRPr="00BA21D1" w:rsidR="00BA21D1" w:rsidP="00BA21D1" w:rsidRDefault="00BA21D1">
      <w:pPr>
        <w:spacing w:after="0" w:line="240" w:lineRule="auto"/>
        <w:jc w:val="both"/>
        <w:rPr>
          <w:rFonts w:ascii="Times New Roman" w:hAnsi="Times New Roman" w:eastAsia="Times New Roman"/>
          <w:snapToGrid w:val="false"/>
          <w:sz w:val="24"/>
          <w:szCs w:val="24"/>
        </w:rPr>
      </w:pPr>
    </w:p>
    <w:p w:rsidRPr="00B872DE" w:rsidR="00B872DE" w:rsidP="00BA21D1" w:rsidRDefault="00BA21D1">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napToGrid w:val="false"/>
          <w:sz w:val="24"/>
          <w:szCs w:val="24"/>
        </w:rPr>
        <w:tab/>
      </w:r>
      <w:r w:rsidRPr="00BA21D1">
        <w:rPr>
          <w:rFonts w:ascii="Times New Roman" w:hAnsi="Times New Roman" w:eastAsia="Times New Roman"/>
          <w:snapToGrid w:val="false"/>
          <w:sz w:val="24"/>
          <w:szCs w:val="24"/>
        </w:rPr>
        <w:t>Vrijednost nekretnin</w:t>
      </w:r>
      <w:r>
        <w:rPr>
          <w:rFonts w:ascii="Times New Roman" w:hAnsi="Times New Roman" w:eastAsia="Times New Roman"/>
          <w:snapToGrid w:val="false"/>
          <w:sz w:val="24"/>
          <w:szCs w:val="24"/>
        </w:rPr>
        <w:t>a</w:t>
      </w:r>
      <w:r w:rsidRPr="00BA21D1">
        <w:rPr>
          <w:rFonts w:ascii="Times New Roman" w:hAnsi="Times New Roman" w:eastAsia="Times New Roman"/>
          <w:snapToGrid w:val="false"/>
          <w:sz w:val="24"/>
          <w:szCs w:val="24"/>
        </w:rPr>
        <w:t xml:space="preserve"> utvrdit će se zaključkom o prodaji.</w:t>
      </w:r>
    </w:p>
    <w:p w:rsidRPr="006D2A83" w:rsidR="006D2A83" w:rsidP="006D2A83" w:rsidRDefault="006D2A83">
      <w:pPr>
        <w:spacing w:after="0" w:line="240" w:lineRule="auto"/>
        <w:ind w:firstLine="708"/>
        <w:jc w:val="both"/>
        <w:rPr>
          <w:rFonts w:ascii="Times New Roman" w:hAnsi="Times New Roman"/>
          <w:sz w:val="24"/>
          <w:szCs w:val="24"/>
        </w:rPr>
      </w:pPr>
    </w:p>
    <w:p w:rsidR="0037424C" w:rsidP="006D2A83" w:rsidRDefault="0037424C">
      <w:pPr>
        <w:spacing w:after="0" w:line="240" w:lineRule="auto"/>
        <w:jc w:val="center"/>
        <w:rPr>
          <w:rFonts w:ascii="Times New Roman" w:hAnsi="Times New Roman"/>
          <w:sz w:val="24"/>
          <w:szCs w:val="24"/>
        </w:rPr>
      </w:pPr>
    </w:p>
    <w:p w:rsidRPr="006D2A83" w:rsidR="006D2A83" w:rsidP="006D2A83" w:rsidRDefault="006D2A83">
      <w:pPr>
        <w:spacing w:after="0" w:line="240" w:lineRule="auto"/>
        <w:jc w:val="center"/>
        <w:rPr>
          <w:rFonts w:ascii="Times New Roman" w:hAnsi="Times New Roman"/>
          <w:sz w:val="24"/>
          <w:szCs w:val="24"/>
        </w:rPr>
      </w:pPr>
      <w:r w:rsidRPr="006D2A83">
        <w:rPr>
          <w:rFonts w:ascii="Times New Roman" w:hAnsi="Times New Roman"/>
          <w:sz w:val="24"/>
          <w:szCs w:val="24"/>
        </w:rPr>
        <w:t xml:space="preserve">Dovršeno u </w:t>
      </w:r>
      <w:r w:rsidR="00DE0C96">
        <w:rPr>
          <w:rFonts w:ascii="Times New Roman" w:hAnsi="Times New Roman"/>
          <w:sz w:val="24"/>
          <w:szCs w:val="24"/>
        </w:rPr>
        <w:t>12</w:t>
      </w:r>
      <w:r w:rsidRPr="006D2A83">
        <w:rPr>
          <w:rFonts w:ascii="Times New Roman" w:hAnsi="Times New Roman"/>
          <w:sz w:val="24"/>
          <w:szCs w:val="24"/>
        </w:rPr>
        <w:t>:</w:t>
      </w:r>
      <w:r w:rsidR="00DE0C96">
        <w:rPr>
          <w:rFonts w:ascii="Times New Roman" w:hAnsi="Times New Roman"/>
          <w:sz w:val="24"/>
          <w:szCs w:val="24"/>
        </w:rPr>
        <w:t>17</w:t>
      </w:r>
      <w:r w:rsidRPr="006D2A83">
        <w:rPr>
          <w:rFonts w:ascii="Times New Roman" w:hAnsi="Times New Roman"/>
          <w:sz w:val="24"/>
          <w:szCs w:val="24"/>
        </w:rPr>
        <w:t xml:space="preserve"> sati.</w:t>
      </w:r>
    </w:p>
    <w:p w:rsidRPr="006D2A83" w:rsidR="006D2A83" w:rsidP="006D2A83" w:rsidRDefault="006D2A83">
      <w:pPr>
        <w:spacing w:after="0" w:line="240" w:lineRule="auto"/>
        <w:rPr>
          <w:rFonts w:ascii="Times New Roman" w:hAnsi="Times New Roman"/>
          <w:sz w:val="24"/>
          <w:szCs w:val="24"/>
        </w:rPr>
      </w:pPr>
    </w:p>
    <w:p w:rsidR="006D2A83" w:rsidP="006D2A83" w:rsidRDefault="006D2A83">
      <w:pPr>
        <w:spacing w:after="0" w:line="240" w:lineRule="auto"/>
        <w:jc w:val="center"/>
        <w:rPr>
          <w:rFonts w:ascii="Times New Roman" w:hAnsi="Times New Roman"/>
          <w:sz w:val="24"/>
          <w:szCs w:val="24"/>
        </w:rPr>
      </w:pPr>
    </w:p>
    <w:tbl>
      <w:tblPr>
        <w:tblW w:w="0" w:type="auto"/>
        <w:tblLook w:firstRow="1" w:lastRow="0" w:firstColumn="1" w:lastColumn="0" w:noHBand="0" w:noVBand="1" w:val="04A0"/>
      </w:tblPr>
      <w:tblGrid>
        <w:gridCol w:w="3095"/>
        <w:gridCol w:w="3095"/>
        <w:gridCol w:w="3096"/>
      </w:tblGrid>
      <w:tr w:rsidRPr="006D2A83" w:rsidR="006D2A83" w:rsidTr="00AC1AF6">
        <w:tc>
          <w:tcPr>
            <w:tcW w:w="3095" w:type="dxa"/>
            <w:shd w:val="clear" w:color="auto" w:fill="auto"/>
          </w:tcPr>
          <w:p w:rsidRPr="006D2A83" w:rsidR="006D2A83" w:rsidP="00AC1AF6" w:rsidRDefault="006D2A83">
            <w:pPr>
              <w:spacing w:after="0" w:line="240" w:lineRule="auto"/>
              <w:jc w:val="both"/>
              <w:rPr>
                <w:rFonts w:ascii="Times New Roman" w:hAnsi="Times New Roman" w:eastAsia="Times New Roman"/>
                <w:sz w:val="24"/>
                <w:szCs w:val="24"/>
                <w:lang w:eastAsia="hr-HR"/>
              </w:rPr>
            </w:pPr>
          </w:p>
        </w:tc>
        <w:tc>
          <w:tcPr>
            <w:tcW w:w="3095" w:type="dxa"/>
            <w:shd w:val="clear" w:color="auto" w:fill="auto"/>
          </w:tcPr>
          <w:p w:rsidRPr="006D2A83" w:rsidR="006D2A83" w:rsidP="00AC1AF6" w:rsidRDefault="006D2A83">
            <w:pPr>
              <w:spacing w:after="0" w:line="240" w:lineRule="auto"/>
              <w:jc w:val="both"/>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 xml:space="preserve">Sudac: </w:t>
            </w:r>
          </w:p>
          <w:p w:rsidRPr="006D2A83" w:rsidR="006D2A83" w:rsidP="00AC1AF6" w:rsidRDefault="006D2A83">
            <w:pPr>
              <w:spacing w:after="0" w:line="240" w:lineRule="auto"/>
              <w:jc w:val="both"/>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 xml:space="preserve"> </w:t>
            </w:r>
          </w:p>
          <w:p w:rsidR="006D2A83" w:rsidP="00AC1AF6" w:rsidRDefault="006D2A83">
            <w:pPr>
              <w:spacing w:after="0" w:line="240" w:lineRule="auto"/>
              <w:jc w:val="both"/>
              <w:rPr>
                <w:rFonts w:ascii="Times New Roman" w:hAnsi="Times New Roman" w:eastAsia="Times New Roman"/>
                <w:sz w:val="24"/>
                <w:szCs w:val="24"/>
                <w:lang w:eastAsia="hr-HR"/>
              </w:rPr>
            </w:pPr>
          </w:p>
          <w:p w:rsidR="002C6E90" w:rsidP="00AC1AF6" w:rsidRDefault="002C6E90">
            <w:pPr>
              <w:spacing w:after="0" w:line="240" w:lineRule="auto"/>
              <w:jc w:val="both"/>
              <w:rPr>
                <w:rFonts w:ascii="Times New Roman" w:hAnsi="Times New Roman" w:eastAsia="Times New Roman"/>
                <w:sz w:val="24"/>
                <w:szCs w:val="24"/>
                <w:lang w:eastAsia="hr-HR"/>
              </w:rPr>
            </w:pPr>
          </w:p>
          <w:p w:rsidR="002C6E90" w:rsidP="00AC1AF6" w:rsidRDefault="002C6E90">
            <w:pPr>
              <w:spacing w:after="0" w:line="240" w:lineRule="auto"/>
              <w:jc w:val="both"/>
              <w:rPr>
                <w:rFonts w:ascii="Times New Roman" w:hAnsi="Times New Roman" w:eastAsia="Times New Roman"/>
                <w:sz w:val="24"/>
                <w:szCs w:val="24"/>
                <w:lang w:eastAsia="hr-HR"/>
              </w:rPr>
            </w:pPr>
          </w:p>
          <w:p w:rsidR="00623525" w:rsidP="00AC1AF6" w:rsidRDefault="00623525">
            <w:pPr>
              <w:spacing w:after="0" w:line="240" w:lineRule="auto"/>
              <w:jc w:val="both"/>
              <w:rPr>
                <w:rFonts w:ascii="Times New Roman" w:hAnsi="Times New Roman" w:eastAsia="Times New Roman"/>
                <w:sz w:val="24"/>
                <w:szCs w:val="24"/>
                <w:lang w:eastAsia="hr-HR"/>
              </w:rPr>
            </w:pPr>
          </w:p>
          <w:p w:rsidR="00623525" w:rsidP="00AC1AF6" w:rsidRDefault="00623525">
            <w:pPr>
              <w:spacing w:after="0" w:line="240" w:lineRule="auto"/>
              <w:jc w:val="both"/>
              <w:rPr>
                <w:rFonts w:ascii="Times New Roman" w:hAnsi="Times New Roman" w:eastAsia="Times New Roman"/>
                <w:sz w:val="24"/>
                <w:szCs w:val="24"/>
                <w:lang w:eastAsia="hr-HR"/>
              </w:rPr>
            </w:pPr>
          </w:p>
          <w:p w:rsidRPr="006D2A83" w:rsidR="002C6E90" w:rsidP="00AC1AF6" w:rsidRDefault="002C6E90">
            <w:pPr>
              <w:spacing w:after="0" w:line="240" w:lineRule="auto"/>
              <w:jc w:val="both"/>
              <w:rPr>
                <w:rFonts w:ascii="Times New Roman" w:hAnsi="Times New Roman" w:eastAsia="Times New Roman"/>
                <w:sz w:val="24"/>
                <w:szCs w:val="24"/>
                <w:lang w:eastAsia="hr-HR"/>
              </w:rPr>
            </w:pPr>
          </w:p>
          <w:p w:rsidRPr="006D2A83" w:rsidR="006D2A83" w:rsidP="00AC1AF6" w:rsidRDefault="006D2A83">
            <w:pPr>
              <w:spacing w:after="0" w:line="240" w:lineRule="auto"/>
              <w:jc w:val="both"/>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Zapisničar:</w:t>
            </w:r>
          </w:p>
        </w:tc>
        <w:tc>
          <w:tcPr>
            <w:tcW w:w="3096" w:type="dxa"/>
            <w:shd w:val="clear" w:color="auto" w:fill="auto"/>
          </w:tcPr>
          <w:p w:rsidRPr="006D2A83" w:rsidR="006D2A83" w:rsidP="00AC1AF6" w:rsidRDefault="006D2A83">
            <w:pPr>
              <w:spacing w:after="0" w:line="240" w:lineRule="auto"/>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Sudionici:</w:t>
            </w:r>
          </w:p>
          <w:p w:rsidRPr="006D2A83" w:rsidR="006D2A83" w:rsidP="00AC1AF6" w:rsidRDefault="006D2A83">
            <w:pPr>
              <w:spacing w:after="0" w:line="240" w:lineRule="auto"/>
              <w:rPr>
                <w:rFonts w:ascii="Times New Roman" w:hAnsi="Times New Roman" w:eastAsia="Times New Roman"/>
                <w:sz w:val="24"/>
                <w:szCs w:val="24"/>
                <w:lang w:eastAsia="hr-HR"/>
              </w:rPr>
            </w:pPr>
          </w:p>
          <w:p w:rsidRPr="006D2A83" w:rsidR="006D2A83" w:rsidP="00AC1AF6" w:rsidRDefault="006D2A83">
            <w:pPr>
              <w:spacing w:after="0" w:line="240" w:lineRule="auto"/>
              <w:rPr>
                <w:rFonts w:ascii="Times New Roman" w:hAnsi="Times New Roman" w:eastAsia="Times New Roman"/>
                <w:sz w:val="24"/>
                <w:szCs w:val="24"/>
                <w:lang w:eastAsia="hr-HR"/>
              </w:rPr>
            </w:pPr>
          </w:p>
          <w:p w:rsidRPr="006D2A83" w:rsidR="006D2A83" w:rsidP="00AC1AF6" w:rsidRDefault="006D2A83">
            <w:pPr>
              <w:spacing w:after="0" w:line="240" w:lineRule="auto"/>
              <w:rPr>
                <w:rFonts w:ascii="Times New Roman" w:hAnsi="Times New Roman" w:eastAsia="Times New Roman"/>
                <w:sz w:val="24"/>
                <w:szCs w:val="24"/>
                <w:lang w:eastAsia="hr-HR"/>
              </w:rPr>
            </w:pPr>
          </w:p>
          <w:p w:rsidRPr="006D2A83" w:rsidR="006D2A83" w:rsidP="00AC1AF6" w:rsidRDefault="006D2A83">
            <w:pPr>
              <w:spacing w:after="0" w:line="240" w:lineRule="auto"/>
              <w:rPr>
                <w:rFonts w:ascii="Times New Roman" w:hAnsi="Times New Roman" w:eastAsia="Times New Roman"/>
                <w:sz w:val="24"/>
                <w:szCs w:val="24"/>
                <w:lang w:eastAsia="hr-HR"/>
              </w:rPr>
            </w:pPr>
          </w:p>
          <w:p w:rsidRPr="006D2A83" w:rsidR="006D2A83" w:rsidP="00AC1AF6" w:rsidRDefault="006D2A83">
            <w:pPr>
              <w:spacing w:after="0" w:line="240" w:lineRule="auto"/>
              <w:rPr>
                <w:rFonts w:ascii="Times New Roman" w:hAnsi="Times New Roman" w:eastAsia="Times New Roman"/>
                <w:sz w:val="24"/>
                <w:szCs w:val="24"/>
                <w:lang w:eastAsia="hr-HR"/>
              </w:rPr>
            </w:pPr>
          </w:p>
        </w:tc>
      </w:tr>
    </w:tbl>
    <w:p w:rsidR="006D2A83" w:rsidP="006D2A83" w:rsidRDefault="006D2A83">
      <w:pPr>
        <w:spacing w:after="0" w:line="240" w:lineRule="auto"/>
        <w:jc w:val="center"/>
        <w:rPr>
          <w:rFonts w:ascii="Times New Roman" w:hAnsi="Times New Roman"/>
          <w:sz w:val="24"/>
          <w:szCs w:val="24"/>
        </w:rPr>
      </w:pPr>
    </w:p>
    <w:p w:rsidR="006D2A83" w:rsidP="006D2A83" w:rsidRDefault="006D2A83">
      <w:pPr>
        <w:spacing w:after="0" w:line="240" w:lineRule="auto"/>
        <w:jc w:val="center"/>
        <w:rPr>
          <w:rFonts w:ascii="Times New Roman" w:hAnsi="Times New Roman"/>
          <w:sz w:val="24"/>
          <w:szCs w:val="24"/>
        </w:rPr>
      </w:pPr>
    </w:p>
    <w:p w:rsidR="006D2A83" w:rsidP="006D2A83" w:rsidRDefault="006D2A83">
      <w:pPr>
        <w:spacing w:after="0" w:line="240" w:lineRule="auto"/>
        <w:jc w:val="center"/>
        <w:rPr>
          <w:rFonts w:ascii="Times New Roman" w:hAnsi="Times New Roman"/>
          <w:sz w:val="24"/>
          <w:szCs w:val="24"/>
        </w:rPr>
      </w:pPr>
    </w:p>
    <w:p w:rsidRPr="006D2A83" w:rsidR="006D2A83" w:rsidP="006D2A83" w:rsidRDefault="006D2A83">
      <w:pPr>
        <w:spacing w:after="0" w:line="240" w:lineRule="auto"/>
        <w:ind w:left="2832" w:firstLine="708"/>
        <w:rPr>
          <w:rFonts w:ascii="Times New Roman" w:hAnsi="Times New Roman"/>
          <w:sz w:val="24"/>
          <w:szCs w:val="24"/>
        </w:rPr>
      </w:pPr>
      <w:r w:rsidRPr="006D2A83">
        <w:rPr>
          <w:rFonts w:ascii="Times New Roman" w:hAnsi="Times New Roman"/>
          <w:sz w:val="24"/>
          <w:szCs w:val="24"/>
        </w:rPr>
        <w:tab/>
      </w:r>
      <w:r w:rsidRPr="006D2A83">
        <w:rPr>
          <w:rFonts w:ascii="Times New Roman" w:hAnsi="Times New Roman"/>
          <w:sz w:val="24"/>
          <w:szCs w:val="24"/>
        </w:rPr>
        <w:tab/>
        <w:t xml:space="preserve">        </w:t>
      </w:r>
    </w:p>
    <w:sectPr w:rsidRPr="006D2A83" w:rsidR="006D2A83" w:rsidSect="008659E3">
      <w:headerReference w:type="default" r:id="rId10"/>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E72B7" w:rsidP="00501147" w:rsidRDefault="00DE72B7">
      <w:pPr>
        <w:spacing w:after="0" w:line="240" w:lineRule="auto"/>
      </w:pPr>
      <w:r>
        <w:separator/>
      </w:r>
    </w:p>
  </w:endnote>
  <w:endnote w:type="continuationSeparator" w:id="0">
    <w:p w:rsidR="00DE72B7" w:rsidP="00501147" w:rsidRDefault="00DE72B7">
      <w:pPr>
        <w:spacing w:after="0" w:line="240" w:lineRule="auto"/>
      </w:pPr>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E72B7" w:rsidP="00501147" w:rsidRDefault="00DE72B7">
      <w:pPr>
        <w:spacing w:after="0" w:line="240" w:lineRule="auto"/>
      </w:pPr>
      <w:r>
        <w:separator/>
      </w:r>
    </w:p>
  </w:footnote>
  <w:footnote w:type="continuationSeparator" w:id="0">
    <w:p w:rsidR="00DE72B7" w:rsidP="00501147" w:rsidRDefault="00DE72B7">
      <w:pPr>
        <w:spacing w:after="0" w:line="240" w:lineRule="auto"/>
      </w:pPr>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F26311" w:rsidR="00340399" w:rsidP="00340399" w:rsidRDefault="00340399">
    <w:pPr>
      <w:pStyle w:val="Zaglavlje"/>
      <w:spacing w:after="0" w:line="240" w:lineRule="auto"/>
      <w:jc w:val="right"/>
      <w:rPr>
        <w:rFonts w:ascii="Times New Roman" w:hAnsi="Times New Roman"/>
        <w:sz w:val="24"/>
        <w:szCs w:val="24"/>
      </w:rPr>
    </w:pPr>
    <w:r w:rsidRPr="00F26311">
      <w:rPr>
        <w:rFonts w:ascii="Times New Roman" w:hAnsi="Times New Roman"/>
        <w:sz w:val="24"/>
        <w:szCs w:val="24"/>
      </w:rPr>
      <w:fldChar w:fldCharType="begin"/>
    </w:r>
    <w:r w:rsidRPr="00F26311">
      <w:rPr>
        <w:rFonts w:ascii="Times New Roman" w:hAnsi="Times New Roman"/>
        <w:sz w:val="24"/>
        <w:szCs w:val="24"/>
      </w:rPr>
      <w:instrText xml:space="preserve"> STYLEREF  VS_Verzija  \* MERGEFORMAT </w:instrText>
    </w:r>
    <w:r w:rsidRPr="00F26311">
      <w:rPr>
        <w:rFonts w:ascii="Times New Roman" w:hAnsi="Times New Roman"/>
        <w:sz w:val="24"/>
        <w:szCs w:val="24"/>
      </w:rPr>
      <w:fldChar w:fldCharType="separate"/>
    </w:r>
    <w:r w:rsidR="008A4B82">
      <w:rPr>
        <w:rFonts w:ascii="Times New Roman" w:hAnsi="Times New Roman"/>
        <w:noProof/>
        <w:sz w:val="24"/>
        <w:szCs w:val="24"/>
      </w:rPr>
      <w:t>Poslovni broj: 10 St-466/2018-99</w:t>
    </w:r>
    <w:r w:rsidRPr="00F26311">
      <w:rPr>
        <w:rFonts w:ascii="Times New Roman" w:hAnsi="Times New Roman"/>
        <w:sz w:val="24"/>
        <w:szCs w:val="24"/>
      </w:rPr>
      <w:fldChar w:fldCharType="end"/>
    </w:r>
  </w:p>
  <w:p w:rsidRPr="00A31587" w:rsidR="00A31587" w:rsidP="00A31587" w:rsidRDefault="00A31587">
    <w:pPr>
      <w:pStyle w:val="Zaglavlje"/>
      <w:spacing w:after="0" w:line="240" w:lineRule="auto"/>
      <w:jc w:val="center"/>
      <w:rPr>
        <w:rFonts w:ascii="Times New Roman" w:hAnsi="Times New Roman"/>
        <w:sz w:val="24"/>
        <w:szCs w:val="24"/>
      </w:rPr>
    </w:pPr>
    <w:r w:rsidRPr="00A31587">
      <w:rPr>
        <w:rFonts w:ascii="Times New Roman" w:hAnsi="Times New Roman"/>
        <w:sz w:val="24"/>
        <w:szCs w:val="24"/>
      </w:rPr>
      <w:fldChar w:fldCharType="begin"/>
    </w:r>
    <w:r w:rsidRPr="00A31587">
      <w:rPr>
        <w:rFonts w:ascii="Times New Roman" w:hAnsi="Times New Roman"/>
        <w:sz w:val="24"/>
        <w:szCs w:val="24"/>
      </w:rPr>
      <w:instrText>PAGE   \* MERGEFORMAT</w:instrText>
    </w:r>
    <w:r w:rsidRPr="00A31587">
      <w:rPr>
        <w:rFonts w:ascii="Times New Roman" w:hAnsi="Times New Roman"/>
        <w:sz w:val="24"/>
        <w:szCs w:val="24"/>
      </w:rPr>
      <w:fldChar w:fldCharType="separate"/>
    </w:r>
    <w:r w:rsidR="008A4B82">
      <w:rPr>
        <w:rFonts w:ascii="Times New Roman" w:hAnsi="Times New Roman"/>
        <w:noProof/>
        <w:sz w:val="24"/>
        <w:szCs w:val="24"/>
      </w:rPr>
      <w:t>2</w:t>
    </w:r>
    <w:r w:rsidRPr="00A31587">
      <w:rPr>
        <w:rFonts w:ascii="Times New Roman" w:hAnsi="Times New Roman"/>
        <w:sz w:val="24"/>
        <w:szCs w:val="24"/>
      </w:rPr>
      <w:fldChar w:fldCharType="end"/>
    </w:r>
  </w:p>
  <w:p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p w:rsidRPr="00A31587"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3F6506"/>
    <w:multiLevelType w:val="hybridMultilevel"/>
    <w:tmpl w:val="DA489D92"/>
    <w:lvl w:ilvl="0" w:tplc="AAE6DD64">
      <w:start w:val="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2D8D2DA0"/>
    <w:multiLevelType w:val="hybridMultilevel"/>
    <w:tmpl w:val="A798F3DA"/>
    <w:lvl w:ilvl="0" w:tplc="BF860C6A">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2">
    <w:nsid w:val="2DD45CA3"/>
    <w:multiLevelType w:val="hybridMultilevel"/>
    <w:tmpl w:val="3536C5AC"/>
    <w:lvl w:ilvl="0" w:tplc="0C7C4AF6">
      <w:start w:val="1"/>
      <w:numFmt w:val="decimal"/>
      <w:lvlText w:val="%1."/>
      <w:lvlJc w:val="left"/>
      <w:pPr>
        <w:tabs>
          <w:tab w:val="num" w:pos="1080"/>
        </w:tabs>
        <w:ind w:left="1080" w:hanging="360"/>
      </w:pPr>
    </w:lvl>
    <w:lvl w:ilvl="1" w:tplc="041A0019">
      <w:start w:val="1"/>
      <w:numFmt w:val="lowerLetter"/>
      <w:lvlText w:val="%2."/>
      <w:lvlJc w:val="left"/>
      <w:pPr>
        <w:tabs>
          <w:tab w:val="num" w:pos="1800"/>
        </w:tabs>
        <w:ind w:left="1800" w:hanging="360"/>
      </w:pPr>
    </w:lvl>
    <w:lvl w:ilvl="2" w:tplc="041A001B">
      <w:start w:val="1"/>
      <w:numFmt w:val="lowerRoman"/>
      <w:lvlText w:val="%3."/>
      <w:lvlJc w:val="right"/>
      <w:pPr>
        <w:tabs>
          <w:tab w:val="num" w:pos="2520"/>
        </w:tabs>
        <w:ind w:left="2520" w:hanging="180"/>
      </w:pPr>
    </w:lvl>
    <w:lvl w:ilvl="3" w:tplc="041A000F">
      <w:start w:val="1"/>
      <w:numFmt w:val="decimal"/>
      <w:lvlText w:val="%4."/>
      <w:lvlJc w:val="left"/>
      <w:pPr>
        <w:tabs>
          <w:tab w:val="num" w:pos="3240"/>
        </w:tabs>
        <w:ind w:left="3240" w:hanging="360"/>
      </w:pPr>
    </w:lvl>
    <w:lvl w:ilvl="4" w:tplc="041A0019">
      <w:start w:val="1"/>
      <w:numFmt w:val="lowerLetter"/>
      <w:lvlText w:val="%5."/>
      <w:lvlJc w:val="left"/>
      <w:pPr>
        <w:tabs>
          <w:tab w:val="num" w:pos="3960"/>
        </w:tabs>
        <w:ind w:left="3960" w:hanging="360"/>
      </w:pPr>
    </w:lvl>
    <w:lvl w:ilvl="5" w:tplc="041A001B">
      <w:start w:val="1"/>
      <w:numFmt w:val="lowerRoman"/>
      <w:lvlText w:val="%6."/>
      <w:lvlJc w:val="right"/>
      <w:pPr>
        <w:tabs>
          <w:tab w:val="num" w:pos="4680"/>
        </w:tabs>
        <w:ind w:left="4680" w:hanging="180"/>
      </w:pPr>
    </w:lvl>
    <w:lvl w:ilvl="6" w:tplc="041A000F">
      <w:start w:val="1"/>
      <w:numFmt w:val="decimal"/>
      <w:lvlText w:val="%7."/>
      <w:lvlJc w:val="left"/>
      <w:pPr>
        <w:tabs>
          <w:tab w:val="num" w:pos="5400"/>
        </w:tabs>
        <w:ind w:left="5400" w:hanging="360"/>
      </w:pPr>
    </w:lvl>
    <w:lvl w:ilvl="7" w:tplc="041A0019">
      <w:start w:val="1"/>
      <w:numFmt w:val="lowerLetter"/>
      <w:lvlText w:val="%8."/>
      <w:lvlJc w:val="left"/>
      <w:pPr>
        <w:tabs>
          <w:tab w:val="num" w:pos="6120"/>
        </w:tabs>
        <w:ind w:left="6120" w:hanging="360"/>
      </w:pPr>
    </w:lvl>
    <w:lvl w:ilvl="8" w:tplc="041A001B">
      <w:start w:val="1"/>
      <w:numFmt w:val="lowerRoman"/>
      <w:lvlText w:val="%9."/>
      <w:lvlJc w:val="right"/>
      <w:pPr>
        <w:tabs>
          <w:tab w:val="num" w:pos="6840"/>
        </w:tabs>
        <w:ind w:left="6840" w:hanging="180"/>
      </w:pPr>
    </w:lvl>
  </w:abstractNum>
  <w:abstractNum w:abstractNumId="3">
    <w:nsid w:val="579543B8"/>
    <w:multiLevelType w:val="hybridMultilevel"/>
    <w:tmpl w:val="8814EB7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5F49400C"/>
    <w:multiLevelType w:val="hybridMultilevel"/>
    <w:tmpl w:val="A2589876"/>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642A59BB"/>
    <w:multiLevelType w:val="hybridMultilevel"/>
    <w:tmpl w:val="707A903A"/>
    <w:lvl w:ilvl="0" w:tplc="AB741AD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7AB82573"/>
    <w:multiLevelType w:val="hybridMultilevel"/>
    <w:tmpl w:val="5E6A5B48"/>
    <w:lvl w:ilvl="0" w:tplc="D03C3352">
      <w:start w:val="1"/>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num w:numId="1">
    <w:abstractNumId w:val="3"/>
  </w:num>
  <w:num w:numId="2">
    <w:abstractNumId w:val="1"/>
  </w:num>
  <w:num w:numId="3">
    <w:abstractNumId w:val="6"/>
  </w:num>
  <w:num w:numId="4">
    <w:abstractNumId w:val="2"/>
  </w:num>
  <w:num w:numId="5">
    <w:abstractNumId w:val="4"/>
  </w:num>
  <w:num w:numId="6">
    <w:abstractNumId w:val="5"/>
  </w:num>
  <w:num w:numId="7">
    <w:abstractNumId w:val="0"/>
  </w:num>
</w:numbering>
</file>

<file path=word/settings.xml><?xml version="1.0" encoding="utf-8"?>
<w:setting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212"/>
    <w:rsid w:val="00004B27"/>
    <w:rsid w:val="000059BD"/>
    <w:rsid w:val="00015867"/>
    <w:rsid w:val="0004207D"/>
    <w:rsid w:val="000658BC"/>
    <w:rsid w:val="00082860"/>
    <w:rsid w:val="0008535B"/>
    <w:rsid w:val="0008663B"/>
    <w:rsid w:val="00086802"/>
    <w:rsid w:val="00087C43"/>
    <w:rsid w:val="000B4F42"/>
    <w:rsid w:val="000B6F54"/>
    <w:rsid w:val="000C07B1"/>
    <w:rsid w:val="000E2FCD"/>
    <w:rsid w:val="000F2496"/>
    <w:rsid w:val="001163F2"/>
    <w:rsid w:val="00125FD9"/>
    <w:rsid w:val="00126B4E"/>
    <w:rsid w:val="0013044A"/>
    <w:rsid w:val="00147698"/>
    <w:rsid w:val="00153C86"/>
    <w:rsid w:val="00164105"/>
    <w:rsid w:val="00175F67"/>
    <w:rsid w:val="00194888"/>
    <w:rsid w:val="001B70EC"/>
    <w:rsid w:val="001D5D3B"/>
    <w:rsid w:val="001E3908"/>
    <w:rsid w:val="001F6DF0"/>
    <w:rsid w:val="002144FF"/>
    <w:rsid w:val="002361B6"/>
    <w:rsid w:val="00237FCE"/>
    <w:rsid w:val="002971D6"/>
    <w:rsid w:val="002A735D"/>
    <w:rsid w:val="002C5E82"/>
    <w:rsid w:val="002C6E90"/>
    <w:rsid w:val="002D2FC4"/>
    <w:rsid w:val="002E3DDB"/>
    <w:rsid w:val="002E6979"/>
    <w:rsid w:val="002F61DE"/>
    <w:rsid w:val="00314E52"/>
    <w:rsid w:val="00340399"/>
    <w:rsid w:val="00341823"/>
    <w:rsid w:val="00342CFC"/>
    <w:rsid w:val="00343E8B"/>
    <w:rsid w:val="00345212"/>
    <w:rsid w:val="00367E59"/>
    <w:rsid w:val="0037424C"/>
    <w:rsid w:val="00385BF0"/>
    <w:rsid w:val="00394A8C"/>
    <w:rsid w:val="003A0CE3"/>
    <w:rsid w:val="003A4477"/>
    <w:rsid w:val="003A6644"/>
    <w:rsid w:val="003D39E7"/>
    <w:rsid w:val="0040577C"/>
    <w:rsid w:val="00436D58"/>
    <w:rsid w:val="00441B9E"/>
    <w:rsid w:val="00450291"/>
    <w:rsid w:val="00474FC2"/>
    <w:rsid w:val="004835E7"/>
    <w:rsid w:val="00484C38"/>
    <w:rsid w:val="00494A82"/>
    <w:rsid w:val="0049593F"/>
    <w:rsid w:val="0049749B"/>
    <w:rsid w:val="00497D31"/>
    <w:rsid w:val="004A0BD1"/>
    <w:rsid w:val="004E00FA"/>
    <w:rsid w:val="004E1C60"/>
    <w:rsid w:val="004F1F6F"/>
    <w:rsid w:val="00501147"/>
    <w:rsid w:val="005129B8"/>
    <w:rsid w:val="00521DEA"/>
    <w:rsid w:val="005342C4"/>
    <w:rsid w:val="0055446B"/>
    <w:rsid w:val="00572593"/>
    <w:rsid w:val="00597D2F"/>
    <w:rsid w:val="005B36E9"/>
    <w:rsid w:val="005C01B0"/>
    <w:rsid w:val="005E1D89"/>
    <w:rsid w:val="005F3F8F"/>
    <w:rsid w:val="005F5DCE"/>
    <w:rsid w:val="005F633B"/>
    <w:rsid w:val="00612039"/>
    <w:rsid w:val="00623525"/>
    <w:rsid w:val="00640FB4"/>
    <w:rsid w:val="00644C74"/>
    <w:rsid w:val="00651E9C"/>
    <w:rsid w:val="00685195"/>
    <w:rsid w:val="0069332A"/>
    <w:rsid w:val="00693926"/>
    <w:rsid w:val="006D2A83"/>
    <w:rsid w:val="006D5479"/>
    <w:rsid w:val="00701D1D"/>
    <w:rsid w:val="00702B49"/>
    <w:rsid w:val="00721A26"/>
    <w:rsid w:val="007231CA"/>
    <w:rsid w:val="00732BCA"/>
    <w:rsid w:val="00741600"/>
    <w:rsid w:val="007439FF"/>
    <w:rsid w:val="00757A30"/>
    <w:rsid w:val="0077399E"/>
    <w:rsid w:val="007802E2"/>
    <w:rsid w:val="0078776D"/>
    <w:rsid w:val="00797FF7"/>
    <w:rsid w:val="007A409A"/>
    <w:rsid w:val="007D0553"/>
    <w:rsid w:val="007F5294"/>
    <w:rsid w:val="00801313"/>
    <w:rsid w:val="008214B5"/>
    <w:rsid w:val="00830DB3"/>
    <w:rsid w:val="008659E3"/>
    <w:rsid w:val="00877B67"/>
    <w:rsid w:val="008948D2"/>
    <w:rsid w:val="008A4B82"/>
    <w:rsid w:val="008A6557"/>
    <w:rsid w:val="008A6EA8"/>
    <w:rsid w:val="008B09F5"/>
    <w:rsid w:val="008C4EFB"/>
    <w:rsid w:val="008D05FD"/>
    <w:rsid w:val="008D4DB8"/>
    <w:rsid w:val="008D5EA3"/>
    <w:rsid w:val="008F5840"/>
    <w:rsid w:val="00917C3F"/>
    <w:rsid w:val="0092437B"/>
    <w:rsid w:val="00926157"/>
    <w:rsid w:val="0094374E"/>
    <w:rsid w:val="0094489F"/>
    <w:rsid w:val="009514CB"/>
    <w:rsid w:val="00953F20"/>
    <w:rsid w:val="00957093"/>
    <w:rsid w:val="009610AF"/>
    <w:rsid w:val="0096157B"/>
    <w:rsid w:val="0096563D"/>
    <w:rsid w:val="009752CD"/>
    <w:rsid w:val="00975368"/>
    <w:rsid w:val="00987D82"/>
    <w:rsid w:val="0099333D"/>
    <w:rsid w:val="009E2BBE"/>
    <w:rsid w:val="00A02D48"/>
    <w:rsid w:val="00A31425"/>
    <w:rsid w:val="00A31587"/>
    <w:rsid w:val="00A3382D"/>
    <w:rsid w:val="00A45438"/>
    <w:rsid w:val="00A46425"/>
    <w:rsid w:val="00A473C5"/>
    <w:rsid w:val="00A52BE7"/>
    <w:rsid w:val="00A52DF2"/>
    <w:rsid w:val="00A65E60"/>
    <w:rsid w:val="00A729A1"/>
    <w:rsid w:val="00A77E1E"/>
    <w:rsid w:val="00AA1295"/>
    <w:rsid w:val="00AA3F98"/>
    <w:rsid w:val="00AF28D9"/>
    <w:rsid w:val="00AF41D2"/>
    <w:rsid w:val="00B00B9A"/>
    <w:rsid w:val="00B20A65"/>
    <w:rsid w:val="00B37EC4"/>
    <w:rsid w:val="00B43087"/>
    <w:rsid w:val="00B43741"/>
    <w:rsid w:val="00B60EDF"/>
    <w:rsid w:val="00B65D18"/>
    <w:rsid w:val="00B74553"/>
    <w:rsid w:val="00B74642"/>
    <w:rsid w:val="00B872DE"/>
    <w:rsid w:val="00B92B86"/>
    <w:rsid w:val="00BA1E77"/>
    <w:rsid w:val="00BA21D1"/>
    <w:rsid w:val="00BA36FB"/>
    <w:rsid w:val="00BB00A8"/>
    <w:rsid w:val="00BC5568"/>
    <w:rsid w:val="00BD7A74"/>
    <w:rsid w:val="00BF0FD8"/>
    <w:rsid w:val="00C1030E"/>
    <w:rsid w:val="00C214FE"/>
    <w:rsid w:val="00C449A3"/>
    <w:rsid w:val="00C470B6"/>
    <w:rsid w:val="00C50709"/>
    <w:rsid w:val="00C61A09"/>
    <w:rsid w:val="00CB0DAC"/>
    <w:rsid w:val="00CE3864"/>
    <w:rsid w:val="00D228AD"/>
    <w:rsid w:val="00D25738"/>
    <w:rsid w:val="00D400B5"/>
    <w:rsid w:val="00D43FE4"/>
    <w:rsid w:val="00D50D29"/>
    <w:rsid w:val="00D85F29"/>
    <w:rsid w:val="00D93628"/>
    <w:rsid w:val="00DB5D1B"/>
    <w:rsid w:val="00DC66A8"/>
    <w:rsid w:val="00DC70E5"/>
    <w:rsid w:val="00DD3653"/>
    <w:rsid w:val="00DD7F25"/>
    <w:rsid w:val="00DE0C96"/>
    <w:rsid w:val="00DE53DC"/>
    <w:rsid w:val="00DE5ABC"/>
    <w:rsid w:val="00DE72B7"/>
    <w:rsid w:val="00E2482F"/>
    <w:rsid w:val="00E349A5"/>
    <w:rsid w:val="00E43FBA"/>
    <w:rsid w:val="00E70304"/>
    <w:rsid w:val="00E7673F"/>
    <w:rsid w:val="00EB0D3A"/>
    <w:rsid w:val="00EB36BA"/>
    <w:rsid w:val="00EC15A5"/>
    <w:rsid w:val="00ED5412"/>
    <w:rsid w:val="00F02886"/>
    <w:rsid w:val="00F10AE8"/>
    <w:rsid w:val="00F12359"/>
    <w:rsid w:val="00F24973"/>
    <w:rsid w:val="00F41E4F"/>
    <w:rsid w:val="00F45DC7"/>
    <w:rsid w:val="00F46F57"/>
    <w:rsid w:val="00F47C70"/>
    <w:rsid w:val="00F65D4C"/>
    <w:rsid w:val="00F85E94"/>
    <w:rsid w:val="00F8733B"/>
    <w:rsid w:val="00F93CF2"/>
    <w:rsid w:val="00FC014B"/>
    <w:rsid w:val="00FD62BA"/>
    <w:rsid w:val="00FE0FF5"/>
    <w:rsid w:val="00FE4624"/>
    <w:rsid w:val="00FF2C7B"/>
    <w:rsid w:val="00FF59C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paragraph" w:styleId="Odlomakpopisa">
    <w:name w:val="List Paragraph"/>
    <w:basedOn w:val="Normal"/>
    <w:uiPriority w:val="34"/>
    <w:qFormat/>
    <w:rsid w:val="00D85F29"/>
    <w:pPr>
      <w:ind w:left="720"/>
      <w:contextualSpacing/>
    </w:pPr>
  </w:style>
  <w:style w:type="paragraph" w:styleId="Default" w:customStyle="true">
    <w:name w:val="Default"/>
    <w:rsid w:val="00314E52"/>
    <w:pPr>
      <w:autoSpaceDE w:val="false"/>
      <w:autoSpaceDN w:val="false"/>
      <w:adjustRightInd w:val="false"/>
    </w:pPr>
    <w:rPr>
      <w:rFonts w:ascii="Times New Roman" w:hAnsi="Times New Roman"/>
      <w:color w:val="000000"/>
      <w:sz w:val="24"/>
      <w:szCs w:val="24"/>
    </w:rPr>
  </w:style>
  <w:style w:type="character" w:styleId="Tekstrezerviranogmjesta">
    <w:name w:val="Placeholder Text"/>
    <w:basedOn w:val="Zadanifontodlomka"/>
    <w:uiPriority w:val="99"/>
    <w:semiHidden/>
    <w:rsid w:val="008A4B82"/>
    <w:rPr>
      <w:color w:val="808080"/>
      <w:bdr w:val="none" w:color="auto" w:sz="0" w:space="0"/>
      <w:shd w:val="clear" w:color="auto" w:fill="auto"/>
    </w:rPr>
  </w:style>
  <w:style w:type="character" w:styleId="eSPISCCParagraphDefaultFont" w:customStyle="true">
    <w:name w:val="eSPIS_CC_Paragraph Default Font"/>
    <w:basedOn w:val="Zadanifontodlomka"/>
    <w:rsid w:val="008A4B82"/>
    <w:rPr>
      <w:rFonts w:ascii="Times New Roman" w:hAnsi="Times New Roman" w:cs="Times New Roman"/>
      <w:color w:val="FF0000"/>
      <w:sz w:val="24"/>
      <w:szCs w:val="24"/>
      <w:bdr w:val="none" w:color="auto" w:sz="0" w:space="0"/>
      <w:shd w:val="clear" w:color="auto" w:fill="auto"/>
      <w:lang w:val="hr-HR"/>
    </w:rPr>
  </w:style>
  <w:style w:type="character" w:styleId="PozadinaSvijetloZuta" w:customStyle="true">
    <w:name w:val="Pozadina_SvijetloZuta"/>
    <w:basedOn w:val="Zadanifontodlomka"/>
    <w:rsid w:val="008A4B82"/>
    <w:rPr>
      <w:rFonts w:ascii="Times New Roman" w:hAnsi="Times New Roman"/>
      <w:color w:val="FF0000"/>
      <w:sz w:val="12"/>
      <w:szCs w:val="24"/>
      <w:bdr w:val="none" w:color="auto" w:sz="0" w:space="0"/>
      <w:shd w:val="clear" w:color="auto" w:fill="FFFFCC"/>
      <w:lang w:val="hr-HR"/>
    </w:rPr>
  </w:style>
  <w:style w:type="character" w:styleId="PozadinaSvijetloCrvena" w:customStyle="true">
    <w:name w:val="Pozadina_SvijetloCrvena"/>
    <w:basedOn w:val="eSPISCCParagraphDefaultFont"/>
    <w:rsid w:val="008A4B82"/>
    <w:rPr>
      <w:rFonts w:ascii="Times New Roman" w:hAnsi="Times New Roman" w:cs="Times New Roman"/>
      <w:color w:val="FF0000"/>
      <w:sz w:val="12"/>
      <w:szCs w:val="24"/>
      <w:bdr w:val="none" w:color="auto" w:sz="0" w:space="0"/>
      <w:shd w:val="clear" w:color="auto" w:fill="FFCCCC"/>
      <w:lang w:val="hr-HR"/>
    </w:rPr>
  </w:style>
  <w:style w:type="character" w:styleId="PozadinaSvijetloZelena" w:customStyle="true">
    <w:name w:val="Pozadina_SvijetloZelena"/>
    <w:basedOn w:val="eSPISCCParagraphDefaultFont"/>
    <w:rsid w:val="008A4B82"/>
    <w:rPr>
      <w:rFonts w:ascii="Times New Roman" w:hAnsi="Times New Roman" w:cs="Times New Roman"/>
      <w:color w:val="FF0000"/>
      <w:sz w:val="12"/>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styleId="Odlomakpopisa" w:type="paragraph">
    <w:name w:val="List Paragraph"/>
    <w:basedOn w:val="Normal"/>
    <w:uiPriority w:val="34"/>
    <w:qFormat/>
    <w:rsid w:val="00D85F29"/>
    <w:pPr>
      <w:ind w:left="720"/>
      <w:contextualSpacing/>
    </w:pPr>
  </w:style>
  <w:style w:customStyle="1" w:styleId="Default" w:type="paragraph">
    <w:name w:val="Default"/>
    <w:rsid w:val="00314E52"/>
    <w:pPr>
      <w:autoSpaceDE w:val="0"/>
      <w:autoSpaceDN w:val="0"/>
      <w:adjustRightInd w:val="0"/>
    </w:pPr>
    <w:rPr>
      <w:rFonts w:ascii="Times New Roman" w:hAnsi="Times New Roman"/>
      <w:color w:val="000000"/>
      <w:sz w:val="24"/>
      <w:szCs w:val="24"/>
    </w:rPr>
  </w:style>
  <w:style w:styleId="Tekstrezerviranogmjesta" w:type="character">
    <w:name w:val="Placeholder Text"/>
    <w:basedOn w:val="Zadanifontodlomka"/>
    <w:uiPriority w:val="99"/>
    <w:semiHidden/>
    <w:rsid w:val="008A4B82"/>
    <w:rPr>
      <w:color w:val="808080"/>
      <w:bdr w:color="auto" w:space="0" w:sz="0" w:val="none"/>
      <w:shd w:color="auto" w:fill="auto" w:val="clear"/>
    </w:rPr>
  </w:style>
  <w:style w:customStyle="1" w:styleId="eSPISCCParagraphDefaultFont" w:type="character">
    <w:name w:val="eSPIS_CC_Paragraph Default Font"/>
    <w:basedOn w:val="Zadanifontodlomka"/>
    <w:rsid w:val="008A4B82"/>
    <w:rPr>
      <w:rFonts w:ascii="Times New Roman" w:cs="Times New Roman" w:hAnsi="Times New Roman"/>
      <w:color w:val="FF0000"/>
      <w:sz w:val="24"/>
      <w:szCs w:val="24"/>
      <w:bdr w:color="auto" w:space="0" w:sz="0" w:val="none"/>
      <w:shd w:color="auto" w:fill="auto" w:val="clear"/>
      <w:lang w:val="hr-HR"/>
    </w:rPr>
  </w:style>
  <w:style w:customStyle="1" w:styleId="PozadinaSvijetloZuta" w:type="character">
    <w:name w:val="Pozadina_SvijetloZuta"/>
    <w:basedOn w:val="Zadanifontodlomka"/>
    <w:rsid w:val="008A4B82"/>
    <w:rPr>
      <w:rFonts w:ascii="Times New Roman" w:hAnsi="Times New Roman"/>
      <w:color w:val="FF0000"/>
      <w:sz w:val="12"/>
      <w:szCs w:val="24"/>
      <w:bdr w:color="auto" w:space="0" w:sz="0" w:val="none"/>
      <w:shd w:color="auto" w:fill="FFFFCC" w:val="clear"/>
      <w:lang w:val="hr-HR"/>
    </w:rPr>
  </w:style>
  <w:style w:customStyle="1" w:styleId="PozadinaSvijetloCrvena" w:type="character">
    <w:name w:val="Pozadina_SvijetloCrvena"/>
    <w:basedOn w:val="eSPISCCParagraphDefaultFont"/>
    <w:rsid w:val="008A4B82"/>
    <w:rPr>
      <w:rFonts w:ascii="Times New Roman" w:cs="Times New Roman" w:hAnsi="Times New Roman"/>
      <w:color w:val="FF0000"/>
      <w:sz w:val="12"/>
      <w:szCs w:val="24"/>
      <w:bdr w:color="auto" w:space="0" w:sz="0" w:val="none"/>
      <w:shd w:color="auto" w:fill="FFCCCC" w:val="clear"/>
      <w:lang w:val="hr-HR"/>
    </w:rPr>
  </w:style>
  <w:style w:customStyle="1" w:styleId="PozadinaSvijetloZelena" w:type="character">
    <w:name w:val="Pozadina_SvijetloZelena"/>
    <w:basedOn w:val="eSPISCCParagraphDefaultFont"/>
    <w:rsid w:val="008A4B82"/>
    <w:rPr>
      <w:rFonts w:ascii="Times New Roman" w:cs="Times New Roman" w:hAnsi="Times New Roman"/>
      <w:color w:val="FF0000"/>
      <w:sz w:val="12"/>
      <w:szCs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2250767">
      <w:bodyDiv w:val="true"/>
      <w:marLeft w:val="0"/>
      <w:marRight w:val="0"/>
      <w:marTop w:val="0"/>
      <w:marBottom w:val="0"/>
      <w:divBdr>
        <w:top w:val="none" w:color="auto" w:sz="0" w:space="0"/>
        <w:left w:val="none" w:color="auto" w:sz="0" w:space="0"/>
        <w:bottom w:val="none" w:color="auto" w:sz="0" w:space="0"/>
        <w:right w:val="none" w:color="auto" w:sz="0" w:space="0"/>
      </w:divBdr>
    </w:div>
    <w:div w:id="211840512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17. prosinca 2019.</izvorni_sadrzaj>
    <derivirana_varijabla naziv="DomainObject.StvarniPocetakDatum_1">17. prosinca 2019.</derivirana_varijabla>
  </DomainObject.StvarniPocetakDatum>
  <DomainObject.StvarniZavrsetakDatum>
    <izvorni_sadrzaj>17. prosinca 2019.</izvorni_sadrzaj>
    <derivirana_varijabla naziv="DomainObject.StvarniZavrsetakDatum_1">17. prosinca 2019.</derivirana_varijabla>
  </DomainObject.StvarniZavrsetakDatum>
  <DomainObject.PlaniraniZavrsetakDatum>
    <izvorni_sadrzaj>17. prosinca 2019.</izvorni_sadrzaj>
    <derivirana_varijabla naziv="DomainObject.PlaniraniZavrsetakDatum_1">17. prosinca 2019.</derivirana_varijabla>
  </DomainObject.PlaniraniZavrsetakDatum>
  <DomainObject.PlaniraniPocetakDatum>
    <izvorni_sadrzaj>17. prosinca 2019.</izvorni_sadrzaj>
    <derivirana_varijabla naziv="DomainObject.PlaniraniPocetakDatum_1">17. prosinca 2019.</derivirana_varijabla>
  </DomainObject.PlaniraniPocetakDatum>
  <DomainObject.StvarniPocetakVrijeme>
    <izvorni_sadrzaj>12:00</izvorni_sadrzaj>
    <derivirana_varijabla naziv="DomainObject.StvarniPocetakVrijeme_1">12:00</derivirana_varijabla>
  </DomainObject.StvarniPocetakVrijeme>
  <DomainObject.StvarniZavrsetakVrijeme>
    <izvorni_sadrzaj>12:20</izvorni_sadrzaj>
    <derivirana_varijabla naziv="DomainObject.StvarniZavrsetakVrijeme_1">12:20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17. prosinca 2019.</izvorni_sadrzaj>
    <derivirana_varijabla naziv="DomainObject.Zapisnik.DatumKreiranja_1">17. prosinca 2019.</derivirana_varijabla>
  </DomainObject.Zapisnik.DatumKreiranja>
  <DomainObject.Zapisnik.ImovinskaKorist>
    <izvorni_sadrzaj/>
    <derivirana_varijabla naziv="DomainObject.Zapisnik.ImovinskaKorist_1"/>
  </DomainObject.Zapisnik.ImovinskaKorist>
  <DomainObject.Zapisnik.Oznaka>
    <izvorni_sadrzaj>St-466/2018-99</izvorni_sadrzaj>
    <derivirana_varijabla naziv="DomainObject.Zapisnik.Oznaka_1">St-466/2018-99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izvorni_sadrzaj>
    <derivirana_varijabla naziv="DomainObject.Predmet.Broj_1">466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prosinca 2018.</izvorni_sadrzaj>
    <derivirana_varijabla naziv="DomainObject.Predmet.DatumOsnivanja_1">13.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radnika</izvorni_sadrzaj>
    <derivirana_varijabla naziv="DomainObject.Predmet.Opis_1">Prijedlog radnika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St-466/2018</izvorni_sadrzaj>
    <derivirana_varijabla naziv="DomainObject.Predmet.OznakaBroj_1">St-466/2018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4 St-440/18 - odbačen prijedlog
Prijave tražbina u referadi</izvorni_sadrzaj>
    <derivirana_varijabla naziv="DomainObject.Predmet.PrimjedbaSuca_1">4 St-440/18 - odbačen prijedlog
Prijave tražbina u referadi</derivirana_varijabla>
  </DomainObject.Predmet.PrimjedbaSuca>
  <DomainObject.Predmet.ProtustrankaFormated>
    <izvorni_sadrzaj>  ZRINSKI dioničko društvo za grafičku i nakladničku djelatnost u stečaju zastupanog po punomoćniku Mirjana Ovčar</izvorni_sadrzaj>
    <derivirana_varijabla naziv="DomainObject.Predmet.ProtustrankaFormated_1">  ZRINSKI dioničko društvo za grafičku i nakladničku djelatnost u stečaju zastupanog po punomoćniku Mirjana Ovčar</derivirana_varijabla>
  </DomainObject.Predmet.ProtustrankaFormated>
  <DomainObject.Predmet.ProtustrankaFormatedOIB>
    <izvorni_sadrzaj>  ZRINSKI dioničko društvo za grafičku i nakladničku djelatnost u stečaju, OIB 38396277912 zastupanog po punomoćniku Mirjana Ovčar</izvorni_sadrzaj>
    <derivirana_varijabla naziv="DomainObject.Predmet.ProtustrankaFormatedOIB_1">  ZRINSKI dioničko društvo za grafičku i nakladničku djelatnost u stečaju, OIB 38396277912 zastupanog po punomoćniku Mirjana Ovčar</derivirana_varijabla>
  </DomainObject.Predmet.ProtustrankaFormatedOIB>
  <DomainObject.Predmet.ProtustrankaFormatedWithAdress>
    <izvorni_sadrzaj> ZRINSKI dioničko društvo za grafičku i nakladničku djelatnost u stečaju, Dr. Ivana Novaka 13, 40000 Čakovec zastupanog po punomoćniku Mirjana Ovčar</izvorni_sadrzaj>
    <derivirana_varijabla naziv="DomainObject.Predmet.ProtustrankaFormatedWithAdress_1"> ZRINSKI dioničko društvo za grafičku i nakladničku djelatnost u stečaju, Dr. Ivana Novaka 13, 40000 Čakovec zastupanog po punomoćniku Mirjana Ovčar</derivirana_varijabla>
  </DomainObject.Predmet.ProtustrankaFormatedWithAdress>
  <DomainObject.Predmet.ProtustrankaFormatedWithAdressOIB>
    <izvorni_sadrzaj> ZRINSKI dioničko društvo za grafičku i nakladničku djelatnost u stečaju, OIB 38396277912, Dr. Ivana Novaka 13, 40000 Čakovec zastupanog po punomoćniku Mirjana Ovčar</izvorni_sadrzaj>
    <derivirana_varijabla naziv="DomainObject.Predmet.ProtustrankaFormatedWithAdressOIB_1"> ZRINSKI dioničko društvo za grafičku i nakladničku djelatnost u stečaju, OIB 38396277912, Dr. Ivana Novaka 13, 40000 Čakovec zastupanog po punomoćniku Mirjana Ovčar</derivirana_varijabla>
  </DomainObject.Predmet.ProtustrankaFormatedWithAdressOIB>
  <DomainObject.Predmet.ProtustrankaWithAdress>
    <izvorni_sadrzaj>ZRINSKI dioničko društvo za grafičku i nakladničku djelatnost u stečaju Dr. Ivana Novaka 13, 40000 Čakovec</izvorni_sadrzaj>
    <derivirana_varijabla naziv="DomainObject.Predmet.ProtustrankaWithAdress_1">ZRINSKI dioničko društvo za grafičku i nakladničku djelatnost u stečaju Dr. Ivana Novaka 13, 40000 Čakovec</derivirana_varijabla>
  </DomainObject.Predmet.ProtustrankaWithAdress>
  <DomainObject.Predmet.ProtustrankaWithAdressOIB>
    <izvorni_sadrzaj>ZRINSKI dioničko društvo za grafičku i nakladničku djelatnost u stečaju, OIB 38396277912, Dr. Ivana Novaka 13, 40000 Čakovec</izvorni_sadrzaj>
    <derivirana_varijabla naziv="DomainObject.Predmet.ProtustrankaWithAdressOIB_1">ZRINSKI dioničko društvo za grafičku i nakladničku djelatnost u stečaju, OIB 38396277912, Dr. Ivana Novaka 13, 40000 Čakovec</derivirana_varijabla>
  </DomainObject.Predmet.ProtustrankaWithAdressOIB>
  <DomainObject.Predmet.ProtustrankaNazivFormated>
    <izvorni_sadrzaj>ZRINSKI dioničko društvo za grafičku i nakladničku djelatnost u stečaju</izvorni_sadrzaj>
    <derivirana_varijabla naziv="DomainObject.Predmet.ProtustrankaNazivFormated_1">ZRINSKI dioničko društvo za grafičku i nakladničku djelatnost u stečaju</derivirana_varijabla>
  </DomainObject.Predmet.ProtustrankaNazivFormated>
  <DomainObject.Predmet.ProtustrankaNazivFormatedOIB>
    <izvorni_sadrzaj>ZRINSKI dioničko društvo za grafičku i nakladničku djelatnost u stečaju, OIB 38396277912</izvorni_sadrzaj>
    <derivirana_varijabla naziv="DomainObject.Predmet.ProtustrankaNazivFormatedOIB_1">ZRINSKI dioničko društvo za grafičku i nakladničku djelatnost u stečaju, OIB 38396277912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Mirjana Tkalec zastupane po punomoćniku Sindikat grafičke i nakladničke djelatnosti Hrvatske; Klodija Mesarić zastupane po punomoćniku Sindikat grafičke i nakladničke djelatnosti Hrvatske; Renato Treska zastupanog po punomoćniku Sindikat grafičke i nakladničke djelatnosti Hrvatske; Božidar Žvorc zastupanog po punomoćniku Sindikat grafičke i nakladničke djelatnosti Hrvatske; Dubravko Keresteš zastupanog po punomoćniku Sindikat grafičke i nakladničke djelatnosti Hrvatske; Nada Šarić zastupane po punomoćniku Sindikat grafičke i nakladničke djelatnosti Hrvatske; Lidija Novak zastupane po punomoćniku Sindikat grafičke i nakladničke djelatnosti Hrvatske; Slavko Vidović zastupanog po punomoćniku Sindikat grafičke i nakladničke djelatnosti Hrvatske; Gorazd Črep zastupanog po punomoćniku Sindikat grafičke i nakladničke djelatnosti Hrvatske; Svjetlana Okreša zastupane po punomoćniku Sindikat grafičke i nakladničke djelatnosti Hrvatske; Ana Zadravec zastupane po punomoćniku Sindikat grafičke i nakladničke djelatnosti Hrvatske; Silvester Bernat zastupanog po punomoćniku Sindikat grafičke i nakladničke djelatnosti Hrvatske; Kristina Janković zastupane po punomoćniku Sindikat grafičke i nakladničke djelatnosti Hrvatske; Jasminka Tušek zastupane po punomoćniku Sindikat grafičke i nakladničke djelatnosti Hrvatske; Spomenka Rob zastupane po punomoćniku Sindikat grafičke i nakladničke djelatnosti Hrvatske; Suzana Škreb zastupane po punomoćniku Sindikat grafičke i nakladničke djelatnosti Hrvatske; Martina Žerjav Srša zastupane po punomoćniku Sindikat grafičke i nakladničke djelatnosti Hrvatske; Zdravko Novak zastupanog po punomoćniku Sindikat grafičke i nakladničke djelatnosti Hrvatske; Ivan Kalamari zastupanog po punomoćniku Sindikat grafičke i nakladničke djelatnosti Hrvatske; Ana Maria Babić zastupane po punomoćniku Sindikat grafičke i nakladničke djelatnosti Hrvatske; Damir Babić zastupanog po punomoćniku Sindikat grafičke i nakladničke djelatnosti Hrvatske; Danijela Filipović zastupane po punomoćniku Sindikat grafičke i nakladničke djelatnosti Hrvatske; Dragan Hrustek zastupanog po punomoćniku Sindikat grafičke i nakladničke djelatnosti Hrvatske; Đurđica Kovačić zastupane po punomoćniku Sindikat grafičke i nakladničke djelatnosti Hrvatske; Jelena Vadas zastupane po punomoćniku Sindikat grafičke i nakladničke djelatnosti Hrvatske; Dino Marciuš zastupanog po punomoćniku Sindikat grafičke i nakladničke djelatnosti Hrvatske; Ana Đud zastupane po punomoćniku Sindikat grafičke i nakladničke djelatnosti Hrvatske; Dubravka Pintarić zastupane po punomoćniku Sindikat grafičke i nakladničke djelatnosti Hrvatske; Melani Vidović zastupane po punomoćniku Sindikat grafičke i nakladničke djelatnosti Hrvatske; Ivana Vincetič zastupane po punomoćniku Sindikat grafičke i nakladničke djelatnosti Hrvatske; Zdenka Jožić zastupane po punomoćniku Sindikat grafičke i nakladničke djelatnosti Hrvatske; Nada Slamek zastupane po punomoćniku Sindikat grafičke i nakladničke djelatnosti Hrvatske; Marija Vrtarić zastupane po punomoćniku Sindikat grafičke i nakladničke djelatnosti Hrvatske; Kristijan Petran zastupanog po punomoćniku Sindikat grafičke i nakladničke djelatnosti Hrvatske</izvorni_sadrzaj>
    <derivirana_varijabla naziv="DomainObject.Predmet.StrankaFormated_1">  Mirjana Tkalec zastupane po punomoćniku Sindikat grafičke i nakladničke djelatnosti Hrvatske; Klodija Mesarić zastupane po punomoćniku Sindikat grafičke i nakladničke djelatnosti Hrvatske; Renato Treska zastupanog po punomoćniku Sindikat grafičke i nakladničke djelatnosti Hrvatske; Božidar Žvorc zastupanog po punomoćniku Sindikat grafičke i nakladničke djelatnosti Hrvatske; Dubravko Keresteš zastupanog po punomoćniku Sindikat grafičke i nakladničke djelatnosti Hrvatske; Nada Šarić zastupane po punomoćniku Sindikat grafičke i nakladničke djelatnosti Hrvatske; Lidija Novak zastupane po punomoćniku Sindikat grafičke i nakladničke djelatnosti Hrvatske; Slavko Vidović zastupanog po punomoćniku Sindikat grafičke i nakladničke djelatnosti Hrvatske; Gorazd Črep zastupanog po punomoćniku Sindikat grafičke i nakladničke djelatnosti Hrvatske; Svjetlana Okreša zastupane po punomoćniku Sindikat grafičke i nakladničke djelatnosti Hrvatske; Ana Zadravec zastupane po punomoćniku Sindikat grafičke i nakladničke djelatnosti Hrvatske; Silvester Bernat zastupanog po punomoćniku Sindikat grafičke i nakladničke djelatnosti Hrvatske; Kristina Janković zastupane po punomoćniku Sindikat grafičke i nakladničke djelatnosti Hrvatske; Jasminka Tušek zastupane po punomoćniku Sindikat grafičke i nakladničke djelatnosti Hrvatske; Spomenka Rob zastupane po punomoćniku Sindikat grafičke i nakladničke djelatnosti Hrvatske; Suzana Škreb zastupane po punomoćniku Sindikat grafičke i nakladničke djelatnosti Hrvatske; Martina Žerjav Srša zastupane po punomoćniku Sindikat grafičke i nakladničke djelatnosti Hrvatske; Zdravko Novak zastupanog po punomoćniku Sindikat grafičke i nakladničke djelatnosti Hrvatske; Ivan Kalamari zastupanog po punomoćniku Sindikat grafičke i nakladničke djelatnosti Hrvatske; Ana Maria Babić zastupane po punomoćniku Sindikat grafičke i nakladničke djelatnosti Hrvatske; Damir Babić zastupanog po punomoćniku Sindikat grafičke i nakladničke djelatnosti Hrvatske; Danijela Filipović zastupane po punomoćniku Sindikat grafičke i nakladničke djelatnosti Hrvatske; Dragan Hrustek zastupanog po punomoćniku Sindikat grafičke i nakladničke djelatnosti Hrvatske; Đurđica Kovačić zastupane po punomoćniku Sindikat grafičke i nakladničke djelatnosti Hrvatske; Jelena Vadas zastupane po punomoćniku Sindikat grafičke i nakladničke djelatnosti Hrvatske; Dino Marciuš zastupanog po punomoćniku Sindikat grafičke i nakladničke djelatnosti Hrvatske; Ana Đud zastupane po punomoćniku Sindikat grafičke i nakladničke djelatnosti Hrvatske; Dubravka Pintarić zastupane po punomoćniku Sindikat grafičke i nakladničke djelatnosti Hrvatske; Melani Vidović zastupane po punomoćniku Sindikat grafičke i nakladničke djelatnosti Hrvatske; Ivana Vincetič zastupane po punomoćniku Sindikat grafičke i nakladničke djelatnosti Hrvatske; Zdenka Jožić zastupane po punomoćniku Sindikat grafičke i nakladničke djelatnosti Hrvatske; Nada Slamek zastupane po punomoćniku Sindikat grafičke i nakladničke djelatnosti Hrvatske; Marija Vrtarić zastupane po punomoćniku Sindikat grafičke i nakladničke djelatnosti Hrvatske; Kristijan Petran zastupanog po punomoćniku Sindikat grafičke i nakladničke djelatnosti Hrvatske</derivirana_varijabla>
  </DomainObject.Predmet.StrankaFormated>
  <DomainObject.Predmet.StrankaFormatedOIB>
    <izvorni_sadrzaj>  Mirjana Tkalec, OIB 15908994886 zastupane po punomoćniku Sindikat grafičke i nakladničke djelatnosti Hrvatske; Klodija Mesarić, OIB 74034758803 zastupane po punomoćniku Sindikat grafičke i nakladničke djelatnosti Hrvatske; Renato Treska, OIB 91090954685 zastupanog po punomoćniku Sindikat grafičke i nakladničke djelatnosti Hrvatske; Božidar Žvorc, OIB 03470609972 zastupanog po punomoćniku Sindikat grafičke i nakladničke djelatnosti Hrvatske; Dubravko Keresteš, OIB 05564464952 zastupanog po punomoćniku Sindikat grafičke i nakladničke djelatnosti Hrvatske; Nada Šarić, OIB 70292213618 zastupane po punomoćniku Sindikat grafičke i nakladničke djelatnosti Hrvatske; Lidija Novak, OIB 87771590668 zastupane po punomoćniku Sindikat grafičke i nakladničke djelatnosti Hrvatske; Slavko Vidović, OIB 01188695357 zastupanog po punomoćniku Sindikat grafičke i nakladničke djelatnosti Hrvatske; Gorazd Črep, OIB 02354095445 zastupanog po punomoćniku Sindikat grafičke i nakladničke djelatnosti Hrvatske; Svjetlana Okreša, OIB 18312867355 zastupane po punomoćniku Sindikat grafičke i nakladničke djelatnosti Hrvatske; Ana Zadravec, OIB 00322024376 zastupane po punomoćniku Sindikat grafičke i nakladničke djelatnosti Hrvatske; Silvester Bernat, OIB 12105501746 zastupanog po punomoćniku Sindikat grafičke i nakladničke djelatnosti Hrvatske; Kristina Janković, OIB 91280290013 zastupane po punomoćniku Sindikat grafičke i nakladničke djelatnosti Hrvatske; Jasminka Tušek, OIB 78938377335 zastupane po punomoćniku Sindikat grafičke i nakladničke djelatnosti Hrvatske; Spomenka Rob, OIB 17427531753 zastupane po punomoćniku Sindikat grafičke i nakladničke djelatnosti Hrvatske; Suzana Škreb, OIB 53823170654 zastupane po punomoćniku Sindikat grafičke i nakladničke djelatnosti Hrvatske; Martina Žerjav Srša, OIB 99880655801 zastupane po punomoćniku Sindikat grafičke i nakladničke djelatnosti Hrvatske; Zdravko Novak, OIB 43391148310 zastupanog po punomoćniku Sindikat grafičke i nakladničke djelatnosti Hrvatske; Ivan Kalamari, OIB 57849365825 zastupanog po punomoćniku Sindikat grafičke i nakladničke djelatnosti Hrvatske; Ana Maria Babić, OIB 07794259400 zastupane po punomoćniku Sindikat grafičke i nakladničke djelatnosti Hrvatske; Damir Babić, OIB 81089353284 zastupanog po punomoćniku Sindikat grafičke i nakladničke djelatnosti Hrvatske; Danijela Filipović, OIB 88385051030 zastupane po punomoćniku Sindikat grafičke i nakladničke djelatnosti Hrvatske; Dragan Hrustek, OIB 73613174145 zastupanog po punomoćniku Sindikat grafičke i nakladničke djelatnosti Hrvatske; Đurđica Kovačić, OIB 97868505669 zastupane po punomoćniku Sindikat grafičke i nakladničke djelatnosti Hrvatske; Jelena Vadas, OIB 18360541040 zastupane po punomoćniku Sindikat grafičke i nakladničke djelatnosti Hrvatske; Dino Marciuš, OIB 51098386326 zastupanog po punomoćniku Sindikat grafičke i nakladničke djelatnosti Hrvatske; Ana Đud, OIB 37921980678 zastupane po punomoćniku Sindikat grafičke i nakladničke djelatnosti Hrvatske; Dubravka Pintarić, OIB 63221003551 zastupane po punomoćniku Sindikat grafičke i nakladničke djelatnosti Hrvatske; Melani Vidović, OIB 73523056765 zastupane po punomoćniku Sindikat grafičke i nakladničke djelatnosti Hrvatske; Ivana Vincetič, OIB 49078194326 zastupane po punomoćniku Sindikat grafičke i nakladničke djelatnosti Hrvatske; Zdenka Jožić, OIB 64883443495 zastupane po punomoćniku Sindikat grafičke i nakladničke djelatnosti Hrvatske; Nada Slamek, OIB 16295169732 zastupane po punomoćniku Sindikat grafičke i nakladničke djelatnosti Hrvatske; Marija Vrtarić, OIB 26046425879 zastupane po punomoćniku Sindikat grafičke i nakladničke djelatnosti Hrvatske; Kristijan Petran, OIB 73572951256 zastupanog po punomoćniku Sindikat grafičke i nakladničke djelatnosti Hrvatske</izvorni_sadrzaj>
    <derivirana_varijabla naziv="DomainObject.Predmet.StrankaFormatedOIB_1">  Mirjana Tkalec, OIB 15908994886 zastupane po punomoćniku Sindikat grafičke i nakladničke djelatnosti Hrvatske; Klodija Mesarić, OIB 74034758803 zastupane po punomoćniku Sindikat grafičke i nakladničke djelatnosti Hrvatske; Renato Treska, OIB 91090954685 zastupanog po punomoćniku Sindikat grafičke i nakladničke djelatnosti Hrvatske; Božidar Žvorc, OIB 03470609972 zastupanog po punomoćniku Sindikat grafičke i nakladničke djelatnosti Hrvatske; Dubravko Keresteš, OIB 05564464952 zastupanog po punomoćniku Sindikat grafičke i nakladničke djelatnosti Hrvatske; Nada Šarić, OIB 70292213618 zastupane po punomoćniku Sindikat grafičke i nakladničke djelatnosti Hrvatske; Lidija Novak, OIB 87771590668 zastupane po punomoćniku Sindikat grafičke i nakladničke djelatnosti Hrvatske; Slavko Vidović, OIB 01188695357 zastupanog po punomoćniku Sindikat grafičke i nakladničke djelatnosti Hrvatske; Gorazd Črep, OIB 02354095445 zastupanog po punomoćniku Sindikat grafičke i nakladničke djelatnosti Hrvatske; Svjetlana Okreša, OIB 18312867355 zastupane po punomoćniku Sindikat grafičke i nakladničke djelatnosti Hrvatske; Ana Zadravec, OIB 00322024376 zastupane po punomoćniku Sindikat grafičke i nakladničke djelatnosti Hrvatske; Silvester Bernat, OIB 12105501746 zastupanog po punomoćniku Sindikat grafičke i nakladničke djelatnosti Hrvatske; Kristina Janković, OIB 91280290013 zastupane po punomoćniku Sindikat grafičke i nakladničke djelatnosti Hrvatske; Jasminka Tušek, OIB 78938377335 zastupane po punomoćniku Sindikat grafičke i nakladničke djelatnosti Hrvatske; Spomenka Rob, OIB 17427531753 zastupane po punomoćniku Sindikat grafičke i nakladničke djelatnosti Hrvatske; Suzana Škreb, OIB 53823170654 zastupane po punomoćniku Sindikat grafičke i nakladničke djelatnosti Hrvatske; Martina Žerjav Srša, OIB 99880655801 zastupane po punomoćniku Sindikat grafičke i nakladničke djelatnosti Hrvatske; Zdravko Novak, OIB 43391148310 zastupanog po punomoćniku Sindikat grafičke i nakladničke djelatnosti Hrvatske; Ivan Kalamari, OIB 57849365825 zastupanog po punomoćniku Sindikat grafičke i nakladničke djelatnosti Hrvatske; Ana Maria Babić, OIB 07794259400 zastupane po punomoćniku Sindikat grafičke i nakladničke djelatnosti Hrvatske; Damir Babić, OIB 81089353284 zastupanog po punomoćniku Sindikat grafičke i nakladničke djelatnosti Hrvatske; Danijela Filipović, OIB 88385051030 zastupane po punomoćniku Sindikat grafičke i nakladničke djelatnosti Hrvatske; Dragan Hrustek, OIB 73613174145 zastupanog po punomoćniku Sindikat grafičke i nakladničke djelatnosti Hrvatske; Đurđica Kovačić, OIB 97868505669 zastupane po punomoćniku Sindikat grafičke i nakladničke djelatnosti Hrvatske; Jelena Vadas, OIB 18360541040 zastupane po punomoćniku Sindikat grafičke i nakladničke djelatnosti Hrvatske; Dino Marciuš, OIB 51098386326 zastupanog po punomoćniku Sindikat grafičke i nakladničke djelatnosti Hrvatske; Ana Đud, OIB 37921980678 zastupane po punomoćniku Sindikat grafičke i nakladničke djelatnosti Hrvatske; Dubravka Pintarić, OIB 63221003551 zastupane po punomoćniku Sindikat grafičke i nakladničke djelatnosti Hrvatske; Melani Vidović, OIB 73523056765 zastupane po punomoćniku Sindikat grafičke i nakladničke djelatnosti Hrvatske; Ivana Vincetič, OIB 49078194326 zastupane po punomoćniku Sindikat grafičke i nakladničke djelatnosti Hrvatske; Zdenka Jožić, OIB 64883443495 zastupane po punomoćniku Sindikat grafičke i nakladničke djelatnosti Hrvatske; Nada Slamek, OIB 16295169732 zastupane po punomoćniku Sindikat grafičke i nakladničke djelatnosti Hrvatske; Marija Vrtarić, OIB 26046425879 zastupane po punomoćniku Sindikat grafičke i nakladničke djelatnosti Hrvatske; Kristijan Petran, OIB 73572951256 zastupanog po punomoćniku Sindikat grafičke i nakladničke djelatnosti Hrvatske</derivirana_varijabla>
  </DomainObject.Predmet.StrankaFormatedOIB>
  <DomainObject.Predmet.StrankaFormatedWithAdress>
    <izvorni_sadrzaj> Mirjana Tkalec, Marof 7, 40315 Gornji Kraljevec zastupane po punomoćniku Sindikat grafičke i nakladničke djelatnosti Hrvatske; Klodija Mesarić, Vladimira Nazora 56, 40000 Lopatinec zastupane po punomoćniku Sindikat grafičke i nakladničke djelatnosti Hrvatske; Renato Treska, Pretetinec 188, 40000 Pretetinec zastupanog po punomoćniku Sindikat grafičke i nakladničke djelatnosti Hrvatske; Božidar Žvorc, Čehovec 151, 40323 Čehovec zastupanog po punomoćniku Sindikat grafičke i nakladničke djelatnosti Hrvatske; Dubravko Keresteš, Andrije Kačića-Miošića 8a, 40000 Čakovec zastupanog po punomoćniku Sindikat grafičke i nakladničke djelatnosti Hrvatske; Nada Šarić, Silvije Strahimira Kranjčevića 10, 40000 Čakovec zastupane po punomoćniku Sindikat grafičke i nakladničke djelatnosti Hrvatske; Lidija Novak, Donji Zebanec 10, 40313 Donji Zebanec zastupane po punomoćniku Sindikat grafičke i nakladničke djelatnosti Hrvatske; Slavko Vidović, Ivana Gorana Kovačića 49, 40000 Mihovljan zastupanog po punomoćniku Sindikat grafičke i nakladničke djelatnosti Hrvatske; Gorazd Črep, Vinka Žganca 4, 40000 Orehovica zastupanog po punomoćniku Sindikat grafičke i nakladničke djelatnosti Hrvatske; Svjetlana Okreša, Nikole Tesle 27, 40000 Pribislavec zastupane po punomoćniku Sindikat grafičke i nakladničke djelatnosti Hrvatske; Ana Zadravec, Čakovečka 17, 40000 Sivica zastupane po punomoćniku Sindikat grafičke i nakladničke djelatnosti Hrvatske; Silvester Bernat, Josipa Slavenskog 54, 40000 Ivanovec zastupanog po punomoćniku Sindikat grafičke i nakladničke djelatnosti Hrvatske; Kristina Janković, Alojzija Stepinca 29, 40000 Mala Subotica zastupane po punomoćniku Sindikat grafičke i nakladničke djelatnosti Hrvatske; Jasminka Tušek, Školska 37, 40000 Novo Selo Rok zastupane po punomoćniku Sindikat grafičke i nakladničke djelatnosti Hrvatske; Spomenka Rob, Zasadbreg 27a, 40000 Zasadbreg zastupane po punomoćniku Sindikat grafičke i nakladničke djelatnosti Hrvatske; Suzana Škreb, Ulica Lavoslava Ružičke 25, 40000 Čakovec zastupane po punomoćniku Sindikat grafičke i nakladničke djelatnosti Hrvatske; Martina Žerjav Srša, J.bajkovca 113, 40000 Savska Ves zastupane po punomoćniku Sindikat grafičke i nakladničke djelatnosti Hrvatske; Zdravko Novak, Cvjetna 4, 40000 Strahoninec zastupanog po punomoćniku Sindikat grafičke i nakladničke djelatnosti Hrvatske; Ivan Kalamari, Benkovec 30, 40000 Mala Subotica zastupanog po punomoćniku Sindikat grafičke i nakladničke djelatnosti Hrvatske; Ana Maria Babić, V.nazora 16a, 40000 Lopatinec zastupane po punomoćniku Sindikat grafičke i nakladničke djelatnosti Hrvatske; Damir Babić, V.nazora 16a, 40000 Lopatinec zastupanog po punomoćniku Sindikat grafičke i nakladničke djelatnosti Hrvatske; Danijela Filipović, Glavna 3, 40000 Sivica zastupane po punomoćniku Sindikat grafičke i nakladničke djelatnosti Hrvatske; Dragan Hrustek, Rade Končara 23a, 40000 Mali Mihaljevec zastupanog po punomoćniku Sindikat grafičke i nakladničke djelatnosti Hrvatske; Đurđica Kovačić, Vladimira Nazora 44, 40000 Lopatinec zastupane po punomoćniku Sindikat grafičke i nakladničke djelatnosti Hrvatske; Jelena Vadas, Josipa Slavenskog 3, 40323 Draškovec zastupane po punomoćniku Sindikat grafičke i nakladničke djelatnosti Hrvatske; Dino Marciuš, Slakovec 106, 40000 Slakovec zastupanog po punomoćniku Sindikat grafičke i nakladničke djelatnosti Hrvatske; Ana Đud, Poljska 5, 40000 Čakovec zastupane po punomoćniku Sindikat grafičke i nakladničke djelatnosti Hrvatske; Dubravka Pintarić, Dunajska 46, 40313 Sveti Martin Na Muri zastupane po punomoćniku Sindikat grafičke i nakladničke djelatnosti Hrvatske; Melani Vidović, Glavna 8, 40000 Celine zastupane po punomoćniku Sindikat grafičke i nakladničke djelatnosti Hrvatske; Ivana Vincetič, Črečan 34, 40000 Črečan zastupane po punomoćniku Sindikat grafičke i nakladničke djelatnosti Hrvatske; Zdenka Jožić, Josipa Bajkovca 131, 40000 Savska Ves zastupane po punomoćniku Sindikat grafičke i nakladničke djelatnosti Hrvatske; Nada Slamek, Ograda 5, 40315 Vratišinec zastupane po punomoćniku Sindikat grafičke i nakladničke djelatnosti Hrvatske; Marija Vrtarić, Marof 20, 40315 Gornji Kraljevec zastupane po punomoćniku Sindikat grafičke i nakladničke djelatnosti Hrvatske; Kristijan Petran, Pretetinec 205, 40000 Pretetinec zastupanog po punomoćniku Sindikat grafičke i nakladničke djelatnosti Hrvatske</izvorni_sadrzaj>
    <derivirana_varijabla naziv="DomainObject.Predmet.StrankaFormatedWithAdress_1"> Mirjana Tkalec, Marof 7, 40315 Gornji Kraljevec zastupane po punomoćniku Sindikat grafičke i nakladničke djelatnosti Hrvatske; Klodija Mesarić, Vladimira Nazora 56, 40000 Lopatinec zastupane po punomoćniku Sindikat grafičke i nakladničke djelatnosti Hrvatske; Renato Treska, Pretetinec 188, 40000 Pretetinec zastupanog po punomoćniku Sindikat grafičke i nakladničke djelatnosti Hrvatske; Božidar Žvorc, Čehovec 151, 40323 Čehovec zastupanog po punomoćniku Sindikat grafičke i nakladničke djelatnosti Hrvatske; Dubravko Keresteš, Andrije Kačića-Miošića 8a, 40000 Čakovec zastupanog po punomoćniku Sindikat grafičke i nakladničke djelatnosti Hrvatske; Nada Šarić, Silvije Strahimira Kranjčevića 10, 40000 Čakovec zastupane po punomoćniku Sindikat grafičke i nakladničke djelatnosti Hrvatske; Lidija Novak, Donji Zebanec 10, 40313 Donji Zebanec zastupane po punomoćniku Sindikat grafičke i nakladničke djelatnosti Hrvatske; Slavko Vidović, Ivana Gorana Kovačića 49, 40000 Mihovljan zastupanog po punomoćniku Sindikat grafičke i nakladničke djelatnosti Hrvatske; Gorazd Črep, Vinka Žganca 4, 40000 Orehovica zastupanog po punomoćniku Sindikat grafičke i nakladničke djelatnosti Hrvatske; Svjetlana Okreša, Nikole Tesle 27, 40000 Pribislavec zastupane po punomoćniku Sindikat grafičke i nakladničke djelatnosti Hrvatske; Ana Zadravec, Čakovečka 17, 40000 Sivica zastupane po punomoćniku Sindikat grafičke i nakladničke djelatnosti Hrvatske; Silvester Bernat, Josipa Slavenskog 54, 40000 Ivanovec zastupanog po punomoćniku Sindikat grafičke i nakladničke djelatnosti Hrvatske; Kristina Janković, Alojzija Stepinca 29, 40000 Mala Subotica zastupane po punomoćniku Sindikat grafičke i nakladničke djelatnosti Hrvatske; Jasminka Tušek, Školska 37, 40000 Novo Selo Rok zastupane po punomoćniku Sindikat grafičke i nakladničke djelatnosti Hrvatske; Spomenka Rob, Zasadbreg 27a, 40000 Zasadbreg zastupane po punomoćniku Sindikat grafičke i nakladničke djelatnosti Hrvatske; Suzana Škreb, Ulica Lavoslava Ružičke 25, 40000 Čakovec zastupane po punomoćniku Sindikat grafičke i nakladničke djelatnosti Hrvatske; Martina Žerjav Srša, J.bajkovca 113, 40000 Savska Ves zastupane po punomoćniku Sindikat grafičke i nakladničke djelatnosti Hrvatske; Zdravko Novak, Cvjetna 4, 40000 Strahoninec zastupanog po punomoćniku Sindikat grafičke i nakladničke djelatnosti Hrvatske; Ivan Kalamari, Benkovec 30, 40000 Mala Subotica zastupanog po punomoćniku Sindikat grafičke i nakladničke djelatnosti Hrvatske; Ana Maria Babić, V.nazora 16a, 40000 Lopatinec zastupane po punomoćniku Sindikat grafičke i nakladničke djelatnosti Hrvatske; Damir Babić, V.nazora 16a, 40000 Lopatinec zastupanog po punomoćniku Sindikat grafičke i nakladničke djelatnosti Hrvatske; Danijela Filipović, Glavna 3, 40000 Sivica zastupane po punomoćniku Sindikat grafičke i nakladničke djelatnosti Hrvatske; Dragan Hrustek, Rade Končara 23a, 40000 Mali Mihaljevec zastupanog po punomoćniku Sindikat grafičke i nakladničke djelatnosti Hrvatske; Đurđica Kovačić, Vladimira Nazora 44, 40000 Lopatinec zastupane po punomoćniku Sindikat grafičke i nakladničke djelatnosti Hrvatske; Jelena Vadas, Josipa Slavenskog 3, 40323 Draškovec zastupane po punomoćniku Sindikat grafičke i nakladničke djelatnosti Hrvatske; Dino Marciuš, Slakovec 106, 40000 Slakovec zastupanog po punomoćniku Sindikat grafičke i nakladničke djelatnosti Hrvatske; Ana Đud, Poljska 5, 40000 Čakovec zastupane po punomoćniku Sindikat grafičke i nakladničke djelatnosti Hrvatske; Dubravka Pintarić, Dunajska 46, 40313 Sveti Martin Na Muri zastupane po punomoćniku Sindikat grafičke i nakladničke djelatnosti Hrvatske; Melani Vidović, Glavna 8, 40000 Celine zastupane po punomoćniku Sindikat grafičke i nakladničke djelatnosti Hrvatske; Ivana Vincetič, Črečan 34, 40000 Črečan zastupane po punomoćniku Sindikat grafičke i nakladničke djelatnosti Hrvatske; Zdenka Jožić, Josipa Bajkovca 131, 40000 Savska Ves zastupane po punomoćniku Sindikat grafičke i nakladničke djelatnosti Hrvatske; Nada Slamek, Ograda 5, 40315 Vratišinec zastupane po punomoćniku Sindikat grafičke i nakladničke djelatnosti Hrvatske; Marija Vrtarić, Marof 20, 40315 Gornji Kraljevec zastupane po punomoćniku Sindikat grafičke i nakladničke djelatnosti Hrvatske; Kristijan Petran, Pretetinec 205, 40000 Pretetinec zastupanog po punomoćniku Sindikat grafičke i nakladničke djelatnosti Hrvatske</derivirana_varijabla>
  </DomainObject.Predmet.StrankaFormatedWithAdress>
  <DomainObject.Predmet.StrankaFormatedWithAdressOIB>
    <izvorni_sadrzaj> Mirjana Tkalec, OIB 15908994886, Marof 7, 40315 Gornji Kraljevec zastupane po punomoćniku Sindikat grafičke i nakladničke djelatnosti Hrvatske; Klodija Mesarić, OIB 74034758803, Vladimira Nazora 56, 40000 Lopatinec zastupane po punomoćniku Sindikat grafičke i nakladničke djelatnosti Hrvatske; Renato Treska, OIB 91090954685, Pretetinec 188, 40000 Pretetinec zastupanog po punomoćniku Sindikat grafičke i nakladničke djelatnosti Hrvatske; Božidar Žvorc, OIB 03470609972, Čehovec 151, 40323 Čehovec zastupanog po punomoćniku Sindikat grafičke i nakladničke djelatnosti Hrvatske; Dubravko Keresteš, OIB 05564464952, Andrije Kačića-Miošića 8a, 40000 Čakovec zastupanog po punomoćniku Sindikat grafičke i nakladničke djelatnosti Hrvatske; Nada Šarić, OIB 70292213618, Silvije Strahimira Kranjčevića 10, 40000 Čakovec zastupane po punomoćniku Sindikat grafičke i nakladničke djelatnosti Hrvatske; Lidija Novak, OIB 87771590668, Donji Zebanec 10, 40313 Donji Zebanec zastupane po punomoćniku Sindikat grafičke i nakladničke djelatnosti Hrvatske; Slavko Vidović, OIB 01188695357, Ivana Gorana Kovačića 49, 40000 Mihovljan zastupanog po punomoćniku Sindikat grafičke i nakladničke djelatnosti Hrvatske; Gorazd Črep, OIB 02354095445, Vinka Žganca 4, 40000 Orehovica zastupanog po punomoćniku Sindikat grafičke i nakladničke djelatnosti Hrvatske; Svjetlana Okreša, OIB 18312867355, Nikole Tesle 27, 40000 Pribislavec zastupane po punomoćniku Sindikat grafičke i nakladničke djelatnosti Hrvatske; Ana Zadravec, OIB 00322024376, Čakovečka 17, 40000 Sivica zastupane po punomoćniku Sindikat grafičke i nakladničke djelatnosti Hrvatske; Silvester Bernat, OIB 12105501746, Josipa Slavenskog 54, 40000 Ivanovec zastupanog po punomoćniku Sindikat grafičke i nakladničke djelatnosti Hrvatske; Kristina Janković, OIB 91280290013, Alojzija Stepinca 29, 40000 Mala Subotica zastupane po punomoćniku Sindikat grafičke i nakladničke djelatnosti Hrvatske; Jasminka Tušek, OIB 78938377335, Školska 37, 40000 Novo Selo Rok zastupane po punomoćniku Sindikat grafičke i nakladničke djelatnosti Hrvatske; Spomenka Rob, OIB 17427531753, Zasadbreg 27a, 40000 Zasadbreg zastupane po punomoćniku Sindikat grafičke i nakladničke djelatnosti Hrvatske; Suzana Škreb, OIB 53823170654, Ulica Lavoslava Ružičke 25, 40000 Čakovec zastupane po punomoćniku Sindikat grafičke i nakladničke djelatnosti Hrvatske; Martina Žerjav Srša, OIB 99880655801, J.bajkovca 113, 40000 Savska Ves zastupane po punomoćniku Sindikat grafičke i nakladničke djelatnosti Hrvatske; Zdravko Novak, OIB 43391148310, Cvjetna 4, 40000 Strahoninec zastupanog po punomoćniku Sindikat grafičke i nakladničke djelatnosti Hrvatske; Ivan Kalamari, OIB 57849365825, Benkovec 30, 40000 Mala Subotica zastupanog po punomoćniku Sindikat grafičke i nakladničke djelatnosti Hrvatske; Ana Maria Babić, OIB 07794259400, V.nazora 16a, 40000 Lopatinec zastupane po punomoćniku Sindikat grafičke i nakladničke djelatnosti Hrvatske; Damir Babić, OIB 81089353284, V.nazora 16a, 40000 Lopatinec zastupanog po punomoćniku Sindikat grafičke i nakladničke djelatnosti Hrvatske; Danijela Filipović, OIB 88385051030, Glavna 3, 40000 Sivica zastupane po punomoćniku Sindikat grafičke i nakladničke djelatnosti Hrvatske; Dragan Hrustek, OIB 73613174145, Rade Končara 23a, 40000 Mali Mihaljevec zastupanog po punomoćniku Sindikat grafičke i nakladničke djelatnosti Hrvatske; Đurđica Kovačić, OIB 97868505669, Vladimira Nazora 44, 40000 Lopatinec zastupane po punomoćniku Sindikat grafičke i nakladničke djelatnosti Hrvatske; Jelena Vadas, OIB 18360541040, Josipa Slavenskog 3, 40323 Draškovec zastupane po punomoćniku Sindikat grafičke i nakladničke djelatnosti Hrvatske; Dino Marciuš, OIB 51098386326, Slakovec 106, 40000 Slakovec zastupanog po punomoćniku Sindikat grafičke i nakladničke djelatnosti Hrvatske; Ana Đud, OIB 37921980678, Poljska 5, 40000 Čakovec zastupane po punomoćniku Sindikat grafičke i nakladničke djelatnosti Hrvatske; Dubravka Pintarić, OIB 63221003551, Dunajska 46, 40313 Sveti Martin Na Muri zastupane po punomoćniku Sindikat grafičke i nakladničke djelatnosti Hrvatske; Melani Vidović, OIB 73523056765, Glavna 8, 40000 Celine zastupane po punomoćniku Sindikat grafičke i nakladničke djelatnosti Hrvatske; Ivana Vincetič, OIB 49078194326, Črečan 34, 40000 Črečan zastupane po punomoćniku Sindikat grafičke i nakladničke djelatnosti Hrvatske; Zdenka Jožić, OIB 64883443495, Josipa Bajkovca 131, 40000 Savska Ves zastupane po punomoćniku Sindikat grafičke i nakladničke djelatnosti Hrvatske; Nada Slamek, OIB 16295169732, Ograda 5, 40315 Vratišinec zastupane po punomoćniku Sindikat grafičke i nakladničke djelatnosti Hrvatske; Marija Vrtarić, OIB 26046425879, Marof 20, 40315 Gornji Kraljevec zastupane po punomoćniku Sindikat grafičke i nakladničke djelatnosti Hrvatske; Kristijan Petran, OIB 73572951256, Pretetinec 205, 40000 Pretetinec zastupanog po punomoćniku Sindikat grafičke i nakladničke djelatnosti Hrvatske</izvorni_sadrzaj>
    <derivirana_varijabla naziv="DomainObject.Predmet.StrankaFormatedWithAdressOIB_1"> Mirjana Tkalec, OIB 15908994886, Marof 7, 40315 Gornji Kraljevec zastupane po punomoćniku Sindikat grafičke i nakladničke djelatnosti Hrvatske; Klodija Mesarić, OIB 74034758803, Vladimira Nazora 56, 40000 Lopatinec zastupane po punomoćniku Sindikat grafičke i nakladničke djelatnosti Hrvatske; Renato Treska, OIB 91090954685, Pretetinec 188, 40000 Pretetinec zastupanog po punomoćniku Sindikat grafičke i nakladničke djelatnosti Hrvatske; Božidar Žvorc, OIB 03470609972, Čehovec 151, 40323 Čehovec zastupanog po punomoćniku Sindikat grafičke i nakladničke djelatnosti Hrvatske; Dubravko Keresteš, OIB 05564464952, Andrije Kačića-Miošića 8a, 40000 Čakovec zastupanog po punomoćniku Sindikat grafičke i nakladničke djelatnosti Hrvatske; Nada Šarić, OIB 70292213618, Silvije Strahimira Kranjčevića 10, 40000 Čakovec zastupane po punomoćniku Sindikat grafičke i nakladničke djelatnosti Hrvatske; Lidija Novak, OIB 87771590668, Donji Zebanec 10, 40313 Donji Zebanec zastupane po punomoćniku Sindikat grafičke i nakladničke djelatnosti Hrvatske; Slavko Vidović, OIB 01188695357, Ivana Gorana Kovačića 49, 40000 Mihovljan zastupanog po punomoćniku Sindikat grafičke i nakladničke djelatnosti Hrvatske; Gorazd Črep, OIB 02354095445, Vinka Žganca 4, 40000 Orehovica zastupanog po punomoćniku Sindikat grafičke i nakladničke djelatnosti Hrvatske; Svjetlana Okreša, OIB 18312867355, Nikole Tesle 27, 40000 Pribislavec zastupane po punomoćniku Sindikat grafičke i nakladničke djelatnosti Hrvatske; Ana Zadravec, OIB 00322024376, Čakovečka 17, 40000 Sivica zastupane po punomoćniku Sindikat grafičke i nakladničke djelatnosti Hrvatske; Silvester Bernat, OIB 12105501746, Josipa Slavenskog 54, 40000 Ivanovec zastupanog po punomoćniku Sindikat grafičke i nakladničke djelatnosti Hrvatske; Kristina Janković, OIB 91280290013, Alojzija Stepinca 29, 40000 Mala Subotica zastupane po punomoćniku Sindikat grafičke i nakladničke djelatnosti Hrvatske; Jasminka Tušek, OIB 78938377335, Školska 37, 40000 Novo Selo Rok zastupane po punomoćniku Sindikat grafičke i nakladničke djelatnosti Hrvatske; Spomenka Rob, OIB 17427531753, Zasadbreg 27a, 40000 Zasadbreg zastupane po punomoćniku Sindikat grafičke i nakladničke djelatnosti Hrvatske; Suzana Škreb, OIB 53823170654, Ulica Lavoslava Ružičke 25, 40000 Čakovec zastupane po punomoćniku Sindikat grafičke i nakladničke djelatnosti Hrvatske; Martina Žerjav Srša, OIB 99880655801, J.bajkovca 113, 40000 Savska Ves zastupane po punomoćniku Sindikat grafičke i nakladničke djelatnosti Hrvatske; Zdravko Novak, OIB 43391148310, Cvjetna 4, 40000 Strahoninec zastupanog po punomoćniku Sindikat grafičke i nakladničke djelatnosti Hrvatske; Ivan Kalamari, OIB 57849365825, Benkovec 30, 40000 Mala Subotica zastupanog po punomoćniku Sindikat grafičke i nakladničke djelatnosti Hrvatske; Ana Maria Babić, OIB 07794259400, V.nazora 16a, 40000 Lopatinec zastupane po punomoćniku Sindikat grafičke i nakladničke djelatnosti Hrvatske; Damir Babić, OIB 81089353284, V.nazora 16a, 40000 Lopatinec zastupanog po punomoćniku Sindikat grafičke i nakladničke djelatnosti Hrvatske; Danijela Filipović, OIB 88385051030, Glavna 3, 40000 Sivica zastupane po punomoćniku Sindikat grafičke i nakladničke djelatnosti Hrvatske; Dragan Hrustek, OIB 73613174145, Rade Končara 23a, 40000 Mali Mihaljevec zastupanog po punomoćniku Sindikat grafičke i nakladničke djelatnosti Hrvatske; Đurđica Kovačić, OIB 97868505669, Vladimira Nazora 44, 40000 Lopatinec zastupane po punomoćniku Sindikat grafičke i nakladničke djelatnosti Hrvatske; Jelena Vadas, OIB 18360541040, Josipa Slavenskog 3, 40323 Draškovec zastupane po punomoćniku Sindikat grafičke i nakladničke djelatnosti Hrvatske; Dino Marciuš, OIB 51098386326, Slakovec 106, 40000 Slakovec zastupanog po punomoćniku Sindikat grafičke i nakladničke djelatnosti Hrvatske; Ana Đud, OIB 37921980678, Poljska 5, 40000 Čakovec zastupane po punomoćniku Sindikat grafičke i nakladničke djelatnosti Hrvatske; Dubravka Pintarić, OIB 63221003551, Dunajska 46, 40313 Sveti Martin Na Muri zastupane po punomoćniku Sindikat grafičke i nakladničke djelatnosti Hrvatske; Melani Vidović, OIB 73523056765, Glavna 8, 40000 Celine zastupane po punomoćniku Sindikat grafičke i nakladničke djelatnosti Hrvatske; Ivana Vincetič, OIB 49078194326, Črečan 34, 40000 Črečan zastupane po punomoćniku Sindikat grafičke i nakladničke djelatnosti Hrvatske; Zdenka Jožić, OIB 64883443495, Josipa Bajkovca 131, 40000 Savska Ves zastupane po punomoćniku Sindikat grafičke i nakladničke djelatnosti Hrvatske; Nada Slamek, OIB 16295169732, Ograda 5, 40315 Vratišinec zastupane po punomoćniku Sindikat grafičke i nakladničke djelatnosti Hrvatske; Marija Vrtarić, OIB 26046425879, Marof 20, 40315 Gornji Kraljevec zastupane po punomoćniku Sindikat grafičke i nakladničke djelatnosti Hrvatske; Kristijan Petran, OIB 73572951256, Pretetinec 205, 40000 Pretetinec zastupanog po punomoćniku Sindikat grafičke i nakladničke djelatnosti Hrvatske</derivirana_varijabla>
  </DomainObject.Predmet.StrankaFormatedWithAdressOIB>
  <DomainObject.Predmet.StrankaWithAdress>
    <izvorni_sadrzaj>Mirjana Tkalec Marof 7,40315 Gornji Kraljevec,Klodija Mesarić Vladimira Nazora 56,40000 Lopatinec,Renato Treska Pretetinec 188,40000 Pretetinec,Božidar Žvorc Čehovec 151,40323 Čehovec,Dubravko Keresteš Andrije Kačića-Miošića 8a,40000 Čakovec,Nada Šarić Silvije Strahimira Kranjčevića 10,40000 Čakovec,Lidija Novak Donji Zebanec 10,40313 Donji Zebanec,Slavko Vidović Ivana Gorana Kovačića 49,40000 Mihovljan,Gorazd Črep Vinka Žganca 4,40000 Orehovica,Svjetlana Okreša Nikole Tesle 27,40000 Pribislavec,Ana Zadravec Čakovečka 17,40000 Sivica,Silvester Bernat Josipa Slavenskog 54,40000 Ivanovec,Kristina Janković Alojzija Stepinca 29,40000 Mala Subotica,Jasminka Tušek Školska 37,40000 Novo Selo Rok,Spomenka Rob Zasadbreg 27a,40000 Zasadbreg,Suzana Škreb Ulica Lavoslava Ružičke 25,40000 Čakovec,Martina Žerjav Srša J.bajkovca 113,40000 Savska Ves,Zdravko Novak Cvjetna 4,40000 Strahoninec,Ivan Kalamari Benkovec 30,40000 Mala Subotica,Ana Maria Babić V.nazora 16a,40000 Lopatinec,Damir Babić V.nazora 16a,40000 Lopatinec,Danijela Filipović Glavna 3,40000 Sivica,Dragan Hrustek Rade Končara 23a,40000 Mali Mihaljevec,Đurđica Kovačić Vladimira Nazora 44,40000 Lopatinec,Jelena Vadas Josipa Slavenskog 3,40323 Draškovec,Dino Marciuš Slakovec 106,40000 Slakovec,Ana Đud Poljska 5,40000 Čakovec,Dubravka Pintarić Dunajska 46,40313 Sveti Martin Na Muri,Melani Vidović Glavna 8,40000 Celine,Ivana Vincetič Črečan 34,40000 Črečan,Zdenka Jožić Josipa Bajkovca 131,40000 Savska Ves,Nada Slamek Ograda 5,40315 Vratišinec,Marija Vrtarić Marof 20,40315 Gornji Kraljevec,Kristijan Petran Pretetinec 205,40000 Pretetinec</izvorni_sadrzaj>
    <derivirana_varijabla naziv="DomainObject.Predmet.StrankaWithAdress_1">Mirjana Tkalec Marof 7,40315 Gornji Kraljevec,Klodija Mesarić Vladimira Nazora 56,40000 Lopatinec,Renato Treska Pretetinec 188,40000 Pretetinec,Božidar Žvorc Čehovec 151,40323 Čehovec,Dubravko Keresteš Andrije Kačića-Miošića 8a,40000 Čakovec,Nada Šarić Silvije Strahimira Kranjčevića 10,40000 Čakovec,Lidija Novak Donji Zebanec 10,40313 Donji Zebanec,Slavko Vidović Ivana Gorana Kovačića 49,40000 Mihovljan,Gorazd Črep Vinka Žganca 4,40000 Orehovica,Svjetlana Okreša Nikole Tesle 27,40000 Pribislavec,Ana Zadravec Čakovečka 17,40000 Sivica,Silvester Bernat Josipa Slavenskog 54,40000 Ivanovec,Kristina Janković Alojzija Stepinca 29,40000 Mala Subotica,Jasminka Tušek Školska 37,40000 Novo Selo Rok,Spomenka Rob Zasadbreg 27a,40000 Zasadbreg,Suzana Škreb Ulica Lavoslava Ružičke 25,40000 Čakovec,Martina Žerjav Srša J.bajkovca 113,40000 Savska Ves,Zdravko Novak Cvjetna 4,40000 Strahoninec,Ivan Kalamari Benkovec 30,40000 Mala Subotica,Ana Maria Babić V.nazora 16a,40000 Lopatinec,Damir Babić V.nazora 16a,40000 Lopatinec,Danijela Filipović Glavna 3,40000 Sivica,Dragan Hrustek Rade Končara 23a,40000 Mali Mihaljevec,Đurđica Kovačić Vladimira Nazora 44,40000 Lopatinec,Jelena Vadas Josipa Slavenskog 3,40323 Draškovec,Dino Marciuš Slakovec 106,40000 Slakovec,Ana Đud Poljska 5,40000 Čakovec,Dubravka Pintarić Dunajska 46,40313 Sveti Martin Na Muri,Melani Vidović Glavna 8,40000 Celine,Ivana Vincetič Črečan 34,40000 Črečan,Zdenka Jožić Josipa Bajkovca 131,40000 Savska Ves,Nada Slamek Ograda 5,40315 Vratišinec,Marija Vrtarić Marof 20,40315 Gornji Kraljevec,Kristijan Petran Pretetinec 205,40000 Pretetinec</derivirana_varijabla>
  </DomainObject.Predmet.StrankaWithAdress>
  <DomainObject.Predmet.StrankaWithAdressOIB>
    <izvorni_sadrzaj>Mirjana Tkalec, OIB 15908994886, Marof 7,40315 Gornji Kraljevec,Klodija Mesarić, OIB 74034758803, Vladimira Nazora 56,40000 Lopatinec,Renato Treska, OIB 91090954685, Pretetinec 188,40000 Pretetinec,Božidar Žvorc, OIB 03470609972, Čehovec 151,40323 Čehovec,Dubravko Keresteš, OIB 05564464952, Andrije Kačića-Miošića 8a,40000 Čakovec,Nada Šarić, OIB 70292213618, Silvije Strahimira Kranjčevića 10,40000 Čakovec,Lidija Novak, OIB 87771590668, Donji Zebanec 10,40313 Donji Zebanec,Slavko Vidović, OIB 01188695357, Ivana Gorana Kovačića 49,40000 Mihovljan,Gorazd Črep, OIB 02354095445, Vinka Žganca 4,40000 Orehovica,Svjetlana Okreša, OIB 18312867355, Nikole Tesle 27,40000 Pribislavec,Ana Zadravec, OIB 00322024376, Čakovečka 17,40000 Sivica,Silvester Bernat, OIB 12105501746, Josipa Slavenskog 54,40000 Ivanovec,Kristina Janković, OIB 91280290013, Alojzija Stepinca 29,40000 Mala Subotica,Jasminka Tušek, OIB 78938377335, Školska 37,40000 Novo Selo Rok,Spomenka Rob, OIB 17427531753, Zasadbreg 27a,40000 Zasadbreg,Suzana Škreb, OIB 53823170654, Ulica Lavoslava Ružičke 25,40000 Čakovec,Martina Žerjav Srša, OIB 99880655801, J.bajkovca 113,40000 Savska Ves,Zdravko Novak, OIB 43391148310, Cvjetna 4,40000 Strahoninec,Ivan Kalamari, OIB 57849365825, Benkovec 30,40000 Mala Subotica,Ana Maria Babić, OIB 07794259400, V.nazora 16a,40000 Lopatinec,Damir Babić, OIB 81089353284, V.nazora 16a,40000 Lopatinec,Danijela Filipović, OIB 88385051030, Glavna 3,40000 Sivica,Dragan Hrustek, OIB 73613174145, Rade Končara 23a,40000 Mali Mihaljevec,Đurđica Kovačić, OIB 97868505669, Vladimira Nazora 44,40000 Lopatinec,Jelena Vadas, OIB 18360541040, Josipa Slavenskog 3,40323 Draškovec,Dino Marciuš, OIB 51098386326, Slakovec 106,40000 Slakovec,Ana Đud, OIB 37921980678, Poljska 5,40000 Čakovec,Dubravka Pintarić, OIB 63221003551, Dunajska 46,40313 Sveti Martin Na Muri,Melani Vidović, OIB 73523056765, Glavna 8,40000 Celine,Ivana Vincetič, OIB 49078194326, Črečan 34,40000 Črečan,Zdenka Jožić, OIB 64883443495, Josipa Bajkovca 131,40000 Savska Ves,Nada Slamek, OIB 16295169732, Ograda 5,40315 Vratišinec,Marija Vrtarić, OIB 26046425879, Marof 20,40315 Gornji Kraljevec,Kristijan Petran, OIB 73572951256, Pretetinec 205,40000 Pretetinec</izvorni_sadrzaj>
    <derivirana_varijabla naziv="DomainObject.Predmet.StrankaWithAdressOIB_1">Mirjana Tkalec, OIB 15908994886, Marof 7,40315 Gornji Kraljevec,Klodija Mesarić, OIB 74034758803, Vladimira Nazora 56,40000 Lopatinec,Renato Treska, OIB 91090954685, Pretetinec 188,40000 Pretetinec,Božidar Žvorc, OIB 03470609972, Čehovec 151,40323 Čehovec,Dubravko Keresteš, OIB 05564464952, Andrije Kačića-Miošića 8a,40000 Čakovec,Nada Šarić, OIB 70292213618, Silvije Strahimira Kranjčevića 10,40000 Čakovec,Lidija Novak, OIB 87771590668, Donji Zebanec 10,40313 Donji Zebanec,Slavko Vidović, OIB 01188695357, Ivana Gorana Kovačića 49,40000 Mihovljan,Gorazd Črep, OIB 02354095445, Vinka Žganca 4,40000 Orehovica,Svjetlana Okreša, OIB 18312867355, Nikole Tesle 27,40000 Pribislavec,Ana Zadravec, OIB 00322024376, Čakovečka 17,40000 Sivica,Silvester Bernat, OIB 12105501746, Josipa Slavenskog 54,40000 Ivanovec,Kristina Janković, OIB 91280290013, Alojzija Stepinca 29,40000 Mala Subotica,Jasminka Tušek, OIB 78938377335, Školska 37,40000 Novo Selo Rok,Spomenka Rob, OIB 17427531753, Zasadbreg 27a,40000 Zasadbreg,Suzana Škreb, OIB 53823170654, Ulica Lavoslava Ružičke 25,40000 Čakovec,Martina Žerjav Srša, OIB 99880655801, J.bajkovca 113,40000 Savska Ves,Zdravko Novak, OIB 43391148310, Cvjetna 4,40000 Strahoninec,Ivan Kalamari, OIB 57849365825, Benkovec 30,40000 Mala Subotica,Ana Maria Babić, OIB 07794259400, V.nazora 16a,40000 Lopatinec,Damir Babić, OIB 81089353284, V.nazora 16a,40000 Lopatinec,Danijela Filipović, OIB 88385051030, Glavna 3,40000 Sivica,Dragan Hrustek, OIB 73613174145, Rade Končara 23a,40000 Mali Mihaljevec,Đurđica Kovačić, OIB 97868505669, Vladimira Nazora 44,40000 Lopatinec,Jelena Vadas, OIB 18360541040, Josipa Slavenskog 3,40323 Draškovec,Dino Marciuš, OIB 51098386326, Slakovec 106,40000 Slakovec,Ana Đud, OIB 37921980678, Poljska 5,40000 Čakovec,Dubravka Pintarić, OIB 63221003551, Dunajska 46,40313 Sveti Martin Na Muri,Melani Vidović, OIB 73523056765, Glavna 8,40000 Celine,Ivana Vincetič, OIB 49078194326, Črečan 34,40000 Črečan,Zdenka Jožić, OIB 64883443495, Josipa Bajkovca 131,40000 Savska Ves,Nada Slamek, OIB 16295169732, Ograda 5,40315 Vratišinec,Marija Vrtarić, OIB 26046425879, Marof 20,40315 Gornji Kraljevec,Kristijan Petran, OIB 73572951256, Pretetinec 205,40000 Pretetinec</derivirana_varijabla>
  </DomainObject.Predmet.StrankaWithAdressOIB>
  <DomainObject.Predmet.StrankaNazivFormated>
    <izvorni_sadrzaj>Mirjana Tkalec,Klodija Mesarić,Renato Treska,Božidar Žvorc,Dubravko Keresteš,Nada Šarić,Lidija Novak,Slavko Vidović,Gorazd Črep,Svjetlana Okreša,Ana Zadravec,Silvester Bernat,Kristina Janković,Jasminka Tušek,Spomenka Rob,Suzana Škreb,Martina Žerjav Srša,Zdravko Novak,Ivan Kalamari,Ana Maria Babić,Damir Babić,Danijela Filipović,Dragan Hrustek,Đurđica Kovačić,Jelena Vadas,Dino Marciuš,Ana Đud,Dubravka Pintarić,Melani Vidović,Ivana Vincetič,Zdenka Jožić,Nada Slamek,Marija Vrtarić,Kristijan Petran</izvorni_sadrzaj>
    <derivirana_varijabla naziv="DomainObject.Predmet.StrankaNazivFormated_1">Mirjana Tkalec,Klodija Mesarić,Renato Treska,Božidar Žvorc,Dubravko Keresteš,Nada Šarić,Lidija Novak,Slavko Vidović,Gorazd Črep,Svjetlana Okreša,Ana Zadravec,Silvester Bernat,Kristina Janković,Jasminka Tušek,Spomenka Rob,Suzana Škreb,Martina Žerjav Srša,Zdravko Novak,Ivan Kalamari,Ana Maria Babić,Damir Babić,Danijela Filipović,Dragan Hrustek,Đurđica Kovačić,Jelena Vadas,Dino Marciuš,Ana Đud,Dubravka Pintarić,Melani Vidović,Ivana Vincetič,Zdenka Jožić,Nada Slamek,Marija Vrtarić,Kristijan Petran</derivirana_varijabla>
  </DomainObject.Predmet.StrankaNazivFormated>
  <DomainObject.Predmet.StrankaNazivFormatedOIB>
    <izvorni_sadrzaj>Mirjana Tkalec, OIB 15908994886,Klodija Mesarić, OIB 74034758803,Renato Treska, OIB 91090954685,Božidar Žvorc, OIB 03470609972,Dubravko Keresteš, OIB 05564464952,Nada Šarić, OIB 70292213618,Lidija Novak, OIB 87771590668,Slavko Vidović, OIB 01188695357,Gorazd Črep, OIB 02354095445,Svjetlana Okreša, OIB 18312867355,Ana Zadravec, OIB 00322024376,Silvester Bernat, OIB 12105501746,Kristina Janković, OIB 91280290013,Jasminka Tušek, OIB 78938377335,Spomenka Rob, OIB 17427531753,Suzana Škreb, OIB 53823170654,Martina Žerjav Srša, OIB 99880655801,Zdravko Novak, OIB 43391148310,Ivan Kalamari, OIB 57849365825,Ana Maria Babić, OIB 07794259400,Damir Babić, OIB 81089353284,Danijela Filipović, OIB 88385051030,Dragan Hrustek, OIB 73613174145,Đurđica Kovačić, OIB 97868505669,Jelena Vadas, OIB 18360541040,Dino Marciuš, OIB 51098386326,Ana Đud, OIB 37921980678,Dubravka Pintarić, OIB 63221003551,Melani Vidović, OIB 73523056765,Ivana Vincetič, OIB 49078194326,Zdenka Jožić, OIB 64883443495,Nada Slamek, OIB 16295169732,Marija Vrtarić, OIB 26046425879,Kristijan Petran, OIB 73572951256</izvorni_sadrzaj>
    <derivirana_varijabla naziv="DomainObject.Predmet.StrankaNazivFormatedOIB_1">Mirjana Tkalec, OIB 15908994886,Klodija Mesarić, OIB 74034758803,Renato Treska, OIB 91090954685,Božidar Žvorc, OIB 03470609972,Dubravko Keresteš, OIB 05564464952,Nada Šarić, OIB 70292213618,Lidija Novak, OIB 87771590668,Slavko Vidović, OIB 01188695357,Gorazd Črep, OIB 02354095445,Svjetlana Okreša, OIB 18312867355,Ana Zadravec, OIB 00322024376,Silvester Bernat, OIB 12105501746,Kristina Janković, OIB 91280290013,Jasminka Tušek, OIB 78938377335,Spomenka Rob, OIB 17427531753,Suzana Škreb, OIB 53823170654,Martina Žerjav Srša, OIB 99880655801,Zdravko Novak, OIB 43391148310,Ivan Kalamari, OIB 57849365825,Ana Maria Babić, OIB 07794259400,Damir Babić, OIB 81089353284,Danijela Filipović, OIB 88385051030,Dragan Hrustek, OIB 73613174145,Đurđica Kovačić, OIB 97868505669,Jelena Vadas, OIB 18360541040,Dino Marciuš, OIB 51098386326,Ana Đud, OIB 37921980678,Dubravka Pintarić, OIB 63221003551,Melani Vidović, OIB 73523056765,Ivana Vincetič, OIB 49078194326,Zdenka Jožić, OIB 64883443495,Nada Slamek, OIB 16295169732,Marija Vrtarić, OIB 26046425879,Kristijan Petran, OIB 73572951256</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Mirjana Tkalec zastupane po punomoćniku Sindikat grafičke i nakladničke djelatnosti Hrvatske</item>
      <item>Klodija Mesarić zastupane po punomoćniku Sindikat grafičke i nakladničke djelatnosti Hrvatske</item>
      <item>Renato Treska zastupanog po punomoćniku Sindikat grafičke i nakladničke djelatnosti Hrvatske</item>
      <item>Božidar Žvorc zastupanog po punomoćniku Sindikat grafičke i nakladničke djelatnosti Hrvatske</item>
      <item>Dubravko Keresteš zastupanog po punomoćniku Sindikat grafičke i nakladničke djelatnosti Hrvatske</item>
      <item>Nada Šarić zastupane po punomoćniku Sindikat grafičke i nakladničke djelatnosti Hrvatske</item>
      <item>Lidija Novak zastupane po punomoćniku Sindikat grafičke i nakladničke djelatnosti Hrvatske</item>
      <item>Slavko Vidović zastupanog po punomoćniku Sindikat grafičke i nakladničke djelatnosti Hrvatske</item>
      <item>Gorazd Črep zastupanog po punomoćniku Sindikat grafičke i nakladničke djelatnosti Hrvatske</item>
      <item>Svjetlana Okreša zastupane po punomoćniku Sindikat grafičke i nakladničke djelatnosti Hrvatske</item>
      <item>Ana Zadravec zastupane po punomoćniku Sindikat grafičke i nakladničke djelatnosti Hrvatske</item>
      <item>Silvester Bernat zastupanog po punomoćniku Sindikat grafičke i nakladničke djelatnosti Hrvatske</item>
      <item>Kristina Janković zastupane po punomoćniku Sindikat grafičke i nakladničke djelatnosti Hrvatske</item>
      <item>Jasminka Tušek zastupane po punomoćniku Sindikat grafičke i nakladničke djelatnosti Hrvatske</item>
      <item>Spomenka Rob zastupane po punomoćniku Sindikat grafičke i nakladničke djelatnosti Hrvatske</item>
      <item>Suzana Škreb zastupane po punomoćniku Sindikat grafičke i nakladničke djelatnosti Hrvatske</item>
      <item>Martina Žerjav Srša zastupane po punomoćniku Sindikat grafičke i nakladničke djelatnosti Hrvatske</item>
      <item>Zdravko Novak zastupanog po punomoćniku Sindikat grafičke i nakladničke djelatnosti Hrvatske</item>
      <item>Ivan Kalamari zastupanog po punomoćniku Sindikat grafičke i nakladničke djelatnosti Hrvatske</item>
      <item>Ana Maria Babić zastupane po punomoćniku Sindikat grafičke i nakladničke djelatnosti Hrvatske</item>
      <item>Damir Babić zastupanog po punomoćniku Sindikat grafičke i nakladničke djelatnosti Hrvatske</item>
      <item>Danijela Filipović zastupane po punomoćniku Sindikat grafičke i nakladničke djelatnosti Hrvatske</item>
      <item>Dragan Hrustek zastupanog po punomoćniku Sindikat grafičke i nakladničke djelatnosti Hrvatske</item>
      <item>Đurđica Kovačić zastupane po punomoćniku Sindikat grafičke i nakladničke djelatnosti Hrvatske</item>
      <item>Jelena Vadas zastupane po punomoćniku Sindikat grafičke i nakladničke djelatnosti Hrvatske</item>
      <item>Dino Marciuš zastupanog po punomoćniku Sindikat grafičke i nakladničke djelatnosti Hrvatske</item>
      <item>Ana Đud zastupane po punomoćniku Sindikat grafičke i nakladničke djelatnosti Hrvatske</item>
      <item>Dubravka Pintarić zastupane po punomoćniku Sindikat grafičke i nakladničke djelatnosti Hrvatske</item>
      <item>Melani Vidović zastupane po punomoćniku Sindikat grafičke i nakladničke djelatnosti Hrvatske</item>
      <item>Ivana Vincetič zastupane po punomoćniku Sindikat grafičke i nakladničke djelatnosti Hrvatske</item>
      <item>Zdenka Jožić zastupane po punomoćniku Sindikat grafičke i nakladničke djelatnosti Hrvatske</item>
      <item>Nada Slamek zastupane po punomoćniku Sindikat grafičke i nakladničke djelatnosti Hrvatske</item>
      <item>Marija Vrtarić zastupane po punomoćniku Sindikat grafičke i nakladničke djelatnosti Hrvatske</item>
      <item>Kristijan Petran zastupanog po punomoćniku Sindikat grafičke i nakladničke djelatnosti Hrvatske</item>
    </izvorni_sadrzaj>
    <derivirana_varijabla naziv="DomainObject.Predmet.StrankaListFormated_1">
      <item>Mirjana Tkalec zastupane po punomoćniku Sindikat grafičke i nakladničke djelatnosti Hrvatske</item>
      <item>Klodija Mesarić zastupane po punomoćniku Sindikat grafičke i nakladničke djelatnosti Hrvatske</item>
      <item>Renato Treska zastupanog po punomoćniku Sindikat grafičke i nakladničke djelatnosti Hrvatske</item>
      <item>Božidar Žvorc zastupanog po punomoćniku Sindikat grafičke i nakladničke djelatnosti Hrvatske</item>
      <item>Dubravko Keresteš zastupanog po punomoćniku Sindikat grafičke i nakladničke djelatnosti Hrvatske</item>
      <item>Nada Šarić zastupane po punomoćniku Sindikat grafičke i nakladničke djelatnosti Hrvatske</item>
      <item>Lidija Novak zastupane po punomoćniku Sindikat grafičke i nakladničke djelatnosti Hrvatske</item>
      <item>Slavko Vidović zastupanog po punomoćniku Sindikat grafičke i nakladničke djelatnosti Hrvatske</item>
      <item>Gorazd Črep zastupanog po punomoćniku Sindikat grafičke i nakladničke djelatnosti Hrvatske</item>
      <item>Svjetlana Okreša zastupane po punomoćniku Sindikat grafičke i nakladničke djelatnosti Hrvatske</item>
      <item>Ana Zadravec zastupane po punomoćniku Sindikat grafičke i nakladničke djelatnosti Hrvatske</item>
      <item>Silvester Bernat zastupanog po punomoćniku Sindikat grafičke i nakladničke djelatnosti Hrvatske</item>
      <item>Kristina Janković zastupane po punomoćniku Sindikat grafičke i nakladničke djelatnosti Hrvatske</item>
      <item>Jasminka Tušek zastupane po punomoćniku Sindikat grafičke i nakladničke djelatnosti Hrvatske</item>
      <item>Spomenka Rob zastupane po punomoćniku Sindikat grafičke i nakladničke djelatnosti Hrvatske</item>
      <item>Suzana Škreb zastupane po punomoćniku Sindikat grafičke i nakladničke djelatnosti Hrvatske</item>
      <item>Martina Žerjav Srša zastupane po punomoćniku Sindikat grafičke i nakladničke djelatnosti Hrvatske</item>
      <item>Zdravko Novak zastupanog po punomoćniku Sindikat grafičke i nakladničke djelatnosti Hrvatske</item>
      <item>Ivan Kalamari zastupanog po punomoćniku Sindikat grafičke i nakladničke djelatnosti Hrvatske</item>
      <item>Ana Maria Babić zastupane po punomoćniku Sindikat grafičke i nakladničke djelatnosti Hrvatske</item>
      <item>Damir Babić zastupanog po punomoćniku Sindikat grafičke i nakladničke djelatnosti Hrvatske</item>
      <item>Danijela Filipović zastupane po punomoćniku Sindikat grafičke i nakladničke djelatnosti Hrvatske</item>
      <item>Dragan Hrustek zastupanog po punomoćniku Sindikat grafičke i nakladničke djelatnosti Hrvatske</item>
      <item>Đurđica Kovačić zastupane po punomoćniku Sindikat grafičke i nakladničke djelatnosti Hrvatske</item>
      <item>Jelena Vadas zastupane po punomoćniku Sindikat grafičke i nakladničke djelatnosti Hrvatske</item>
      <item>Dino Marciuš zastupanog po punomoćniku Sindikat grafičke i nakladničke djelatnosti Hrvatske</item>
      <item>Ana Đud zastupane po punomoćniku Sindikat grafičke i nakladničke djelatnosti Hrvatske</item>
      <item>Dubravka Pintarić zastupane po punomoćniku Sindikat grafičke i nakladničke djelatnosti Hrvatske</item>
      <item>Melani Vidović zastupane po punomoćniku Sindikat grafičke i nakladničke djelatnosti Hrvatske</item>
      <item>Ivana Vincetič zastupane po punomoćniku Sindikat grafičke i nakladničke djelatnosti Hrvatske</item>
      <item>Zdenka Jožić zastupane po punomoćniku Sindikat grafičke i nakladničke djelatnosti Hrvatske</item>
      <item>Nada Slamek zastupane po punomoćniku Sindikat grafičke i nakladničke djelatnosti Hrvatske</item>
      <item>Marija Vrtarić zastupane po punomoćniku Sindikat grafičke i nakladničke djelatnosti Hrvatske</item>
      <item>Kristijan Petran zastupanog po punomoćniku Sindikat grafičke i nakladničke djelatnosti Hrvatske</item>
    </derivirana_varijabla>
  </DomainObject.Predmet.StrankaListFormated>
  <DomainObject.Predmet.StrankaListFormatedOIB>
    <izvorni_sadrzaj>
      <item>Mirjana Tkalec, OIB 15908994886 zastupane po punomoćniku Sindikat grafičke i nakladničke djelatnosti Hrvatske</item>
      <item>Klodija Mesarić, OIB 74034758803 zastupane po punomoćniku Sindikat grafičke i nakladničke djelatnosti Hrvatske</item>
      <item>Renato Treska, OIB 91090954685 zastupanog po punomoćniku Sindikat grafičke i nakladničke djelatnosti Hrvatske</item>
      <item>Božidar Žvorc, OIB 03470609972 zastupanog po punomoćniku Sindikat grafičke i nakladničke djelatnosti Hrvatske</item>
      <item>Dubravko Keresteš, OIB 05564464952 zastupanog po punomoćniku Sindikat grafičke i nakladničke djelatnosti Hrvatske</item>
      <item>Nada Šarić, OIB 70292213618 zastupane po punomoćniku Sindikat grafičke i nakladničke djelatnosti Hrvatske</item>
      <item>Lidija Novak, OIB 87771590668 zastupane po punomoćniku Sindikat grafičke i nakladničke djelatnosti Hrvatske</item>
      <item>Slavko Vidović, OIB 01188695357 zastupanog po punomoćniku Sindikat grafičke i nakladničke djelatnosti Hrvatske</item>
      <item>Gorazd Črep, OIB 02354095445 zastupanog po punomoćniku Sindikat grafičke i nakladničke djelatnosti Hrvatske</item>
      <item>Svjetlana Okreša, OIB 18312867355 zastupane po punomoćniku Sindikat grafičke i nakladničke djelatnosti Hrvatske</item>
      <item>Ana Zadravec, OIB 00322024376 zastupane po punomoćniku Sindikat grafičke i nakladničke djelatnosti Hrvatske</item>
      <item>Silvester Bernat, OIB 12105501746 zastupanog po punomoćniku Sindikat grafičke i nakladničke djelatnosti Hrvatske</item>
      <item>Kristina Janković, OIB 91280290013 zastupane po punomoćniku Sindikat grafičke i nakladničke djelatnosti Hrvatske</item>
      <item>Jasminka Tušek, OIB 78938377335 zastupane po punomoćniku Sindikat grafičke i nakladničke djelatnosti Hrvatske</item>
      <item>Spomenka Rob, OIB 17427531753 zastupane po punomoćniku Sindikat grafičke i nakladničke djelatnosti Hrvatske</item>
      <item>Suzana Škreb, OIB 53823170654 zastupane po punomoćniku Sindikat grafičke i nakladničke djelatnosti Hrvatske</item>
      <item>Martina Žerjav Srša, OIB 99880655801 zastupane po punomoćniku Sindikat grafičke i nakladničke djelatnosti Hrvatske</item>
      <item>Zdravko Novak, OIB 43391148310 zastupanog po punomoćniku Sindikat grafičke i nakladničke djelatnosti Hrvatske</item>
      <item>Ivan Kalamari, OIB 57849365825 zastupanog po punomoćniku Sindikat grafičke i nakladničke djelatnosti Hrvatske</item>
      <item>Ana Maria Babić, OIB 07794259400 zastupane po punomoćniku Sindikat grafičke i nakladničke djelatnosti Hrvatske</item>
      <item>Damir Babić, OIB 81089353284 zastupanog po punomoćniku Sindikat grafičke i nakladničke djelatnosti Hrvatske</item>
      <item>Danijela Filipović, OIB 88385051030 zastupane po punomoćniku Sindikat grafičke i nakladničke djelatnosti Hrvatske</item>
      <item>Dragan Hrustek, OIB 73613174145 zastupanog po punomoćniku Sindikat grafičke i nakladničke djelatnosti Hrvatske</item>
      <item>Đurđica Kovačić, OIB 97868505669 zastupane po punomoćniku Sindikat grafičke i nakladničke djelatnosti Hrvatske</item>
      <item>Jelena Vadas, OIB 18360541040 zastupane po punomoćniku Sindikat grafičke i nakladničke djelatnosti Hrvatske</item>
      <item>Dino Marciuš, OIB 51098386326 zastupanog po punomoćniku Sindikat grafičke i nakladničke djelatnosti Hrvatske</item>
      <item>Ana Đud, OIB 37921980678 zastupane po punomoćniku Sindikat grafičke i nakladničke djelatnosti Hrvatske</item>
      <item>Dubravka Pintarić, OIB 63221003551 zastupane po punomoćniku Sindikat grafičke i nakladničke djelatnosti Hrvatske</item>
      <item>Melani Vidović, OIB 73523056765 zastupane po punomoćniku Sindikat grafičke i nakladničke djelatnosti Hrvatske</item>
      <item>Ivana Vincetič, OIB 49078194326 zastupane po punomoćniku Sindikat grafičke i nakladničke djelatnosti Hrvatske</item>
      <item>Zdenka Jožić, OIB 64883443495 zastupane po punomoćniku Sindikat grafičke i nakladničke djelatnosti Hrvatske</item>
      <item>Nada Slamek, OIB 16295169732 zastupane po punomoćniku Sindikat grafičke i nakladničke djelatnosti Hrvatske</item>
      <item>Marija Vrtarić, OIB 26046425879 zastupane po punomoćniku Sindikat grafičke i nakladničke djelatnosti Hrvatske</item>
      <item>Kristijan Petran, OIB 73572951256 zastupanog po punomoćniku Sindikat grafičke i nakladničke djelatnosti Hrvatske</item>
    </izvorni_sadrzaj>
    <derivirana_varijabla naziv="DomainObject.Predmet.StrankaListFormatedOIB_1">
      <item>Mirjana Tkalec, OIB 15908994886 zastupane po punomoćniku Sindikat grafičke i nakladničke djelatnosti Hrvatske</item>
      <item>Klodija Mesarić, OIB 74034758803 zastupane po punomoćniku Sindikat grafičke i nakladničke djelatnosti Hrvatske</item>
      <item>Renato Treska, OIB 91090954685 zastupanog po punomoćniku Sindikat grafičke i nakladničke djelatnosti Hrvatske</item>
      <item>Božidar Žvorc, OIB 03470609972 zastupanog po punomoćniku Sindikat grafičke i nakladničke djelatnosti Hrvatske</item>
      <item>Dubravko Keresteš, OIB 05564464952 zastupanog po punomoćniku Sindikat grafičke i nakladničke djelatnosti Hrvatske</item>
      <item>Nada Šarić, OIB 70292213618 zastupane po punomoćniku Sindikat grafičke i nakladničke djelatnosti Hrvatske</item>
      <item>Lidija Novak, OIB 87771590668 zastupane po punomoćniku Sindikat grafičke i nakladničke djelatnosti Hrvatske</item>
      <item>Slavko Vidović, OIB 01188695357 zastupanog po punomoćniku Sindikat grafičke i nakladničke djelatnosti Hrvatske</item>
      <item>Gorazd Črep, OIB 02354095445 zastupanog po punomoćniku Sindikat grafičke i nakladničke djelatnosti Hrvatske</item>
      <item>Svjetlana Okreša, OIB 18312867355 zastupane po punomoćniku Sindikat grafičke i nakladničke djelatnosti Hrvatske</item>
      <item>Ana Zadravec, OIB 00322024376 zastupane po punomoćniku Sindikat grafičke i nakladničke djelatnosti Hrvatske</item>
      <item>Silvester Bernat, OIB 12105501746 zastupanog po punomoćniku Sindikat grafičke i nakladničke djelatnosti Hrvatske</item>
      <item>Kristina Janković, OIB 91280290013 zastupane po punomoćniku Sindikat grafičke i nakladničke djelatnosti Hrvatske</item>
      <item>Jasminka Tušek, OIB 78938377335 zastupane po punomoćniku Sindikat grafičke i nakladničke djelatnosti Hrvatske</item>
      <item>Spomenka Rob, OIB 17427531753 zastupane po punomoćniku Sindikat grafičke i nakladničke djelatnosti Hrvatske</item>
      <item>Suzana Škreb, OIB 53823170654 zastupane po punomoćniku Sindikat grafičke i nakladničke djelatnosti Hrvatske</item>
      <item>Martina Žerjav Srša, OIB 99880655801 zastupane po punomoćniku Sindikat grafičke i nakladničke djelatnosti Hrvatske</item>
      <item>Zdravko Novak, OIB 43391148310 zastupanog po punomoćniku Sindikat grafičke i nakladničke djelatnosti Hrvatske</item>
      <item>Ivan Kalamari, OIB 57849365825 zastupanog po punomoćniku Sindikat grafičke i nakladničke djelatnosti Hrvatske</item>
      <item>Ana Maria Babić, OIB 07794259400 zastupane po punomoćniku Sindikat grafičke i nakladničke djelatnosti Hrvatske</item>
      <item>Damir Babić, OIB 81089353284 zastupanog po punomoćniku Sindikat grafičke i nakladničke djelatnosti Hrvatske</item>
      <item>Danijela Filipović, OIB 88385051030 zastupane po punomoćniku Sindikat grafičke i nakladničke djelatnosti Hrvatske</item>
      <item>Dragan Hrustek, OIB 73613174145 zastupanog po punomoćniku Sindikat grafičke i nakladničke djelatnosti Hrvatske</item>
      <item>Đurđica Kovačić, OIB 97868505669 zastupane po punomoćniku Sindikat grafičke i nakladničke djelatnosti Hrvatske</item>
      <item>Jelena Vadas, OIB 18360541040 zastupane po punomoćniku Sindikat grafičke i nakladničke djelatnosti Hrvatske</item>
      <item>Dino Marciuš, OIB 51098386326 zastupanog po punomoćniku Sindikat grafičke i nakladničke djelatnosti Hrvatske</item>
      <item>Ana Đud, OIB 37921980678 zastupane po punomoćniku Sindikat grafičke i nakladničke djelatnosti Hrvatske</item>
      <item>Dubravka Pintarić, OIB 63221003551 zastupane po punomoćniku Sindikat grafičke i nakladničke djelatnosti Hrvatske</item>
      <item>Melani Vidović, OIB 73523056765 zastupane po punomoćniku Sindikat grafičke i nakladničke djelatnosti Hrvatske</item>
      <item>Ivana Vincetič, OIB 49078194326 zastupane po punomoćniku Sindikat grafičke i nakladničke djelatnosti Hrvatske</item>
      <item>Zdenka Jožić, OIB 64883443495 zastupane po punomoćniku Sindikat grafičke i nakladničke djelatnosti Hrvatske</item>
      <item>Nada Slamek, OIB 16295169732 zastupane po punomoćniku Sindikat grafičke i nakladničke djelatnosti Hrvatske</item>
      <item>Marija Vrtarić, OIB 26046425879 zastupane po punomoćniku Sindikat grafičke i nakladničke djelatnosti Hrvatske</item>
      <item>Kristijan Petran, OIB 73572951256 zastupanog po punomoćniku Sindikat grafičke i nakladničke djelatnosti Hrvatske</item>
    </derivirana_varijabla>
  </DomainObject.Predmet.StrankaListFormatedOIB>
  <DomainObject.Predmet.StrankaListFormatedWithAdress>
    <izvorni_sadrzaj>
      <item>Mirjana Tkalec, Marof 7, 40315 Gornji Kraljevec zastupane po punomoćniku Sindikat grafičke i nakladničke djelatnosti Hrvatske</item>
      <item>Klodija Mesarić, Vladimira Nazora 56, 40000 Lopatinec zastupane po punomoćniku Sindikat grafičke i nakladničke djelatnosti Hrvatske</item>
      <item>Renato Treska, Pretetinec 188, 40000 Pretetinec zastupanog po punomoćniku Sindikat grafičke i nakladničke djelatnosti Hrvatske</item>
      <item>Božidar Žvorc, Čehovec 151, 40323 Čehovec zastupanog po punomoćniku Sindikat grafičke i nakladničke djelatnosti Hrvatske</item>
      <item>Dubravko Keresteš, Andrije Kačića-Miošića 8a, 40000 Čakovec zastupanog po punomoćniku Sindikat grafičke i nakladničke djelatnosti Hrvatske</item>
      <item>Nada Šarić, Silvije Strahimira Kranjčevića 10, 40000 Čakovec zastupane po punomoćniku Sindikat grafičke i nakladničke djelatnosti Hrvatske</item>
      <item>Lidija Novak, Donji Zebanec 10, 40313 Donji Zebanec zastupane po punomoćniku Sindikat grafičke i nakladničke djelatnosti Hrvatske</item>
      <item>Slavko Vidović, Ivana Gorana Kovačića 49, 40000 Mihovljan zastupanog po punomoćniku Sindikat grafičke i nakladničke djelatnosti Hrvatske</item>
      <item>Gorazd Črep, Vinka Žganca 4, 40000 Orehovica zastupanog po punomoćniku Sindikat grafičke i nakladničke djelatnosti Hrvatske</item>
      <item>Svjetlana Okreša, Nikole Tesle 27, 40000 Pribislavec zastupane po punomoćniku Sindikat grafičke i nakladničke djelatnosti Hrvatske</item>
      <item>Ana Zadravec, Čakovečka 17, 40000 Sivica zastupane po punomoćniku Sindikat grafičke i nakladničke djelatnosti Hrvatske</item>
      <item>Silvester Bernat, Josipa Slavenskog 54, 40000 Ivanovec zastupanog po punomoćniku Sindikat grafičke i nakladničke djelatnosti Hrvatske</item>
      <item>Kristina Janković, Alojzija Stepinca 29, 40000 Mala Subotica zastupane po punomoćniku Sindikat grafičke i nakladničke djelatnosti Hrvatske</item>
      <item>Jasminka Tušek, Školska 37, 40000 Novo Selo Rok zastupane po punomoćniku Sindikat grafičke i nakladničke djelatnosti Hrvatske</item>
      <item>Spomenka Rob, Zasadbreg 27a, 40000 Zasadbreg zastupane po punomoćniku Sindikat grafičke i nakladničke djelatnosti Hrvatske</item>
      <item>Suzana Škreb, Ulica Lavoslava Ružičke 25, 40000 Čakovec zastupane po punomoćniku Sindikat grafičke i nakladničke djelatnosti Hrvatske</item>
      <item>Martina Žerjav Srša, J.bajkovca 113, 40000 Savska Ves zastupane po punomoćniku Sindikat grafičke i nakladničke djelatnosti Hrvatske</item>
      <item>Zdravko Novak, Cvjetna 4, 40000 Strahoninec zastupanog po punomoćniku Sindikat grafičke i nakladničke djelatnosti Hrvatske</item>
      <item>Ivan Kalamari, Benkovec 30, 40000 Mala Subotica zastupanog po punomoćniku Sindikat grafičke i nakladničke djelatnosti Hrvatske</item>
      <item>Ana Maria Babić, V.nazora 16a, 40000 Lopatinec zastupane po punomoćniku Sindikat grafičke i nakladničke djelatnosti Hrvatske</item>
      <item>Damir Babić, V.nazora 16a, 40000 Lopatinec zastupanog po punomoćniku Sindikat grafičke i nakladničke djelatnosti Hrvatske</item>
      <item>Danijela Filipović, Glavna 3, 40000 Sivica zastupane po punomoćniku Sindikat grafičke i nakladničke djelatnosti Hrvatske</item>
      <item>Dragan Hrustek, Rade Končara 23a, 40000 Mali Mihaljevec zastupanog po punomoćniku Sindikat grafičke i nakladničke djelatnosti Hrvatske</item>
      <item>Đurđica Kovačić, Vladimira Nazora 44, 40000 Lopatinec zastupane po punomoćniku Sindikat grafičke i nakladničke djelatnosti Hrvatske</item>
      <item>Jelena Vadas, Josipa Slavenskog 3, 40323 Draškovec zastupane po punomoćniku Sindikat grafičke i nakladničke djelatnosti Hrvatske</item>
      <item>Dino Marciuš, Slakovec 106, 40000 Slakovec zastupanog po punomoćniku Sindikat grafičke i nakladničke djelatnosti Hrvatske</item>
      <item>Ana Đud, Poljska 5, 40000 Čakovec zastupane po punomoćniku Sindikat grafičke i nakladničke djelatnosti Hrvatske</item>
      <item>Dubravka Pintarić, Dunajska 46, 40313 Sveti Martin Na Muri zastupane po punomoćniku Sindikat grafičke i nakladničke djelatnosti Hrvatske</item>
      <item>Melani Vidović, Glavna 8, 40000 Celine zastupane po punomoćniku Sindikat grafičke i nakladničke djelatnosti Hrvatske</item>
      <item>Ivana Vincetič, Črečan 34, 40000 Črečan zastupane po punomoćniku Sindikat grafičke i nakladničke djelatnosti Hrvatske</item>
      <item>Zdenka Jožić, Josipa Bajkovca 131, 40000 Savska Ves zastupane po punomoćniku Sindikat grafičke i nakladničke djelatnosti Hrvatske</item>
      <item>Nada Slamek, Ograda 5, 40315 Vratišinec zastupane po punomoćniku Sindikat grafičke i nakladničke djelatnosti Hrvatske</item>
      <item>Marija Vrtarić, Marof 20, 40315 Gornji Kraljevec zastupane po punomoćniku Sindikat grafičke i nakladničke djelatnosti Hrvatske</item>
      <item>Kristijan Petran, Pretetinec 205, 40000 Pretetinec zastupanog po punomoćniku Sindikat grafičke i nakladničke djelatnosti Hrvatske</item>
    </izvorni_sadrzaj>
    <derivirana_varijabla naziv="DomainObject.Predmet.StrankaListFormatedWithAdress_1">
      <item>Mirjana Tkalec, Marof 7, 40315 Gornji Kraljevec zastupane po punomoćniku Sindikat grafičke i nakladničke djelatnosti Hrvatske</item>
      <item>Klodija Mesarić, Vladimira Nazora 56, 40000 Lopatinec zastupane po punomoćniku Sindikat grafičke i nakladničke djelatnosti Hrvatske</item>
      <item>Renato Treska, Pretetinec 188, 40000 Pretetinec zastupanog po punomoćniku Sindikat grafičke i nakladničke djelatnosti Hrvatske</item>
      <item>Božidar Žvorc, Čehovec 151, 40323 Čehovec zastupanog po punomoćniku Sindikat grafičke i nakladničke djelatnosti Hrvatske</item>
      <item>Dubravko Keresteš, Andrije Kačića-Miošića 8a, 40000 Čakovec zastupanog po punomoćniku Sindikat grafičke i nakladničke djelatnosti Hrvatske</item>
      <item>Nada Šarić, Silvije Strahimira Kranjčevića 10, 40000 Čakovec zastupane po punomoćniku Sindikat grafičke i nakladničke djelatnosti Hrvatske</item>
      <item>Lidija Novak, Donji Zebanec 10, 40313 Donji Zebanec zastupane po punomoćniku Sindikat grafičke i nakladničke djelatnosti Hrvatske</item>
      <item>Slavko Vidović, Ivana Gorana Kovačića 49, 40000 Mihovljan zastupanog po punomoćniku Sindikat grafičke i nakladničke djelatnosti Hrvatske</item>
      <item>Gorazd Črep, Vinka Žganca 4, 40000 Orehovica zastupanog po punomoćniku Sindikat grafičke i nakladničke djelatnosti Hrvatske</item>
      <item>Svjetlana Okreša, Nikole Tesle 27, 40000 Pribislavec zastupane po punomoćniku Sindikat grafičke i nakladničke djelatnosti Hrvatske</item>
      <item>Ana Zadravec, Čakovečka 17, 40000 Sivica zastupane po punomoćniku Sindikat grafičke i nakladničke djelatnosti Hrvatske</item>
      <item>Silvester Bernat, Josipa Slavenskog 54, 40000 Ivanovec zastupanog po punomoćniku Sindikat grafičke i nakladničke djelatnosti Hrvatske</item>
      <item>Kristina Janković, Alojzija Stepinca 29, 40000 Mala Subotica zastupane po punomoćniku Sindikat grafičke i nakladničke djelatnosti Hrvatske</item>
      <item>Jasminka Tušek, Školska 37, 40000 Novo Selo Rok zastupane po punomoćniku Sindikat grafičke i nakladničke djelatnosti Hrvatske</item>
      <item>Spomenka Rob, Zasadbreg 27a, 40000 Zasadbreg zastupane po punomoćniku Sindikat grafičke i nakladničke djelatnosti Hrvatske</item>
      <item>Suzana Škreb, Ulica Lavoslava Ružičke 25, 40000 Čakovec zastupane po punomoćniku Sindikat grafičke i nakladničke djelatnosti Hrvatske</item>
      <item>Martina Žerjav Srša, J.bajkovca 113, 40000 Savska Ves zastupane po punomoćniku Sindikat grafičke i nakladničke djelatnosti Hrvatske</item>
      <item>Zdravko Novak, Cvjetna 4, 40000 Strahoninec zastupanog po punomoćniku Sindikat grafičke i nakladničke djelatnosti Hrvatske</item>
      <item>Ivan Kalamari, Benkovec 30, 40000 Mala Subotica zastupanog po punomoćniku Sindikat grafičke i nakladničke djelatnosti Hrvatske</item>
      <item>Ana Maria Babić, V.nazora 16a, 40000 Lopatinec zastupane po punomoćniku Sindikat grafičke i nakladničke djelatnosti Hrvatske</item>
      <item>Damir Babić, V.nazora 16a, 40000 Lopatinec zastupanog po punomoćniku Sindikat grafičke i nakladničke djelatnosti Hrvatske</item>
      <item>Danijela Filipović, Glavna 3, 40000 Sivica zastupane po punomoćniku Sindikat grafičke i nakladničke djelatnosti Hrvatske</item>
      <item>Dragan Hrustek, Rade Končara 23a, 40000 Mali Mihaljevec zastupanog po punomoćniku Sindikat grafičke i nakladničke djelatnosti Hrvatske</item>
      <item>Đurđica Kovačić, Vladimira Nazora 44, 40000 Lopatinec zastupane po punomoćniku Sindikat grafičke i nakladničke djelatnosti Hrvatske</item>
      <item>Jelena Vadas, Josipa Slavenskog 3, 40323 Draškovec zastupane po punomoćniku Sindikat grafičke i nakladničke djelatnosti Hrvatske</item>
      <item>Dino Marciuš, Slakovec 106, 40000 Slakovec zastupanog po punomoćniku Sindikat grafičke i nakladničke djelatnosti Hrvatske</item>
      <item>Ana Đud, Poljska 5, 40000 Čakovec zastupane po punomoćniku Sindikat grafičke i nakladničke djelatnosti Hrvatske</item>
      <item>Dubravka Pintarić, Dunajska 46, 40313 Sveti Martin Na Muri zastupane po punomoćniku Sindikat grafičke i nakladničke djelatnosti Hrvatske</item>
      <item>Melani Vidović, Glavna 8, 40000 Celine zastupane po punomoćniku Sindikat grafičke i nakladničke djelatnosti Hrvatske</item>
      <item>Ivana Vincetič, Črečan 34, 40000 Črečan zastupane po punomoćniku Sindikat grafičke i nakladničke djelatnosti Hrvatske</item>
      <item>Zdenka Jožić, Josipa Bajkovca 131, 40000 Savska Ves zastupane po punomoćniku Sindikat grafičke i nakladničke djelatnosti Hrvatske</item>
      <item>Nada Slamek, Ograda 5, 40315 Vratišinec zastupane po punomoćniku Sindikat grafičke i nakladničke djelatnosti Hrvatske</item>
      <item>Marija Vrtarić, Marof 20, 40315 Gornji Kraljevec zastupane po punomoćniku Sindikat grafičke i nakladničke djelatnosti Hrvatske</item>
      <item>Kristijan Petran, Pretetinec 205, 40000 Pretetinec zastupanog po punomoćniku Sindikat grafičke i nakladničke djelatnosti Hrvatske</item>
    </derivirana_varijabla>
  </DomainObject.Predmet.StrankaListFormatedWithAdress>
  <DomainObject.Predmet.StrankaListFormatedWithAdressOIB>
    <izvorni_sadrzaj>
      <item>Mirjana Tkalec, OIB 15908994886, Marof 7, 40315 Gornji Kraljevec zastupane po punomoćniku Sindikat grafičke i nakladničke djelatnosti Hrvatske</item>
      <item>Klodija Mesarić, OIB 74034758803, Vladimira Nazora 56, 40000 Lopatinec zastupane po punomoćniku Sindikat grafičke i nakladničke djelatnosti Hrvatske</item>
      <item>Renato Treska, OIB 91090954685, Pretetinec 188, 40000 Pretetinec zastupanog po punomoćniku Sindikat grafičke i nakladničke djelatnosti Hrvatske</item>
      <item>Božidar Žvorc, OIB 03470609972, Čehovec 151, 40323 Čehovec zastupanog po punomoćniku Sindikat grafičke i nakladničke djelatnosti Hrvatske</item>
      <item>Dubravko Keresteš, OIB 05564464952, Andrije Kačića-Miošića 8a, 40000 Čakovec zastupanog po punomoćniku Sindikat grafičke i nakladničke djelatnosti Hrvatske</item>
      <item>Nada Šarić, OIB 70292213618, Silvije Strahimira Kranjčevića 10, 40000 Čakovec zastupane po punomoćniku Sindikat grafičke i nakladničke djelatnosti Hrvatske</item>
      <item>Lidija Novak, OIB 87771590668, Donji Zebanec 10, 40313 Donji Zebanec zastupane po punomoćniku Sindikat grafičke i nakladničke djelatnosti Hrvatske</item>
      <item>Slavko Vidović, OIB 01188695357, Ivana Gorana Kovačića 49, 40000 Mihovljan zastupanog po punomoćniku Sindikat grafičke i nakladničke djelatnosti Hrvatske</item>
      <item>Gorazd Črep, OIB 02354095445, Vinka Žganca 4, 40000 Orehovica zastupanog po punomoćniku Sindikat grafičke i nakladničke djelatnosti Hrvatske</item>
      <item>Svjetlana Okreša, OIB 18312867355, Nikole Tesle 27, 40000 Pribislavec zastupane po punomoćniku Sindikat grafičke i nakladničke djelatnosti Hrvatske</item>
      <item>Ana Zadravec, OIB 00322024376, Čakovečka 17, 40000 Sivica zastupane po punomoćniku Sindikat grafičke i nakladničke djelatnosti Hrvatske</item>
      <item>Silvester Bernat, OIB 12105501746, Josipa Slavenskog 54, 40000 Ivanovec zastupanog po punomoćniku Sindikat grafičke i nakladničke djelatnosti Hrvatske</item>
      <item>Kristina Janković, OIB 91280290013, Alojzija Stepinca 29, 40000 Mala Subotica zastupane po punomoćniku Sindikat grafičke i nakladničke djelatnosti Hrvatske</item>
      <item>Jasminka Tušek, OIB 78938377335, Školska 37, 40000 Novo Selo Rok zastupane po punomoćniku Sindikat grafičke i nakladničke djelatnosti Hrvatske</item>
      <item>Spomenka Rob, OIB 17427531753, Zasadbreg 27a, 40000 Zasadbreg zastupane po punomoćniku Sindikat grafičke i nakladničke djelatnosti Hrvatske</item>
      <item>Suzana Škreb, OIB 53823170654, Ulica Lavoslava Ružičke 25, 40000 Čakovec zastupane po punomoćniku Sindikat grafičke i nakladničke djelatnosti Hrvatske</item>
      <item>Martina Žerjav Srša, OIB 99880655801, J.bajkovca 113, 40000 Savska Ves zastupane po punomoćniku Sindikat grafičke i nakladničke djelatnosti Hrvatske</item>
      <item>Zdravko Novak, OIB 43391148310, Cvjetna 4, 40000 Strahoninec zastupanog po punomoćniku Sindikat grafičke i nakladničke djelatnosti Hrvatske</item>
      <item>Ivan Kalamari, OIB 57849365825, Benkovec 30, 40000 Mala Subotica zastupanog po punomoćniku Sindikat grafičke i nakladničke djelatnosti Hrvatske</item>
      <item>Ana Maria Babić, OIB 07794259400, V.nazora 16a, 40000 Lopatinec zastupane po punomoćniku Sindikat grafičke i nakladničke djelatnosti Hrvatske</item>
      <item>Damir Babić, OIB 81089353284, V.nazora 16a, 40000 Lopatinec zastupanog po punomoćniku Sindikat grafičke i nakladničke djelatnosti Hrvatske</item>
      <item>Danijela Filipović, OIB 88385051030, Glavna 3, 40000 Sivica zastupane po punomoćniku Sindikat grafičke i nakladničke djelatnosti Hrvatske</item>
      <item>Dragan Hrustek, OIB 73613174145, Rade Končara 23a, 40000 Mali Mihaljevec zastupanog po punomoćniku Sindikat grafičke i nakladničke djelatnosti Hrvatske</item>
      <item>Đurđica Kovačić, OIB 97868505669, Vladimira Nazora 44, 40000 Lopatinec zastupane po punomoćniku Sindikat grafičke i nakladničke djelatnosti Hrvatske</item>
      <item>Jelena Vadas, OIB 18360541040, Josipa Slavenskog 3, 40323 Draškovec zastupane po punomoćniku Sindikat grafičke i nakladničke djelatnosti Hrvatske</item>
      <item>Dino Marciuš, OIB 51098386326, Slakovec 106, 40000 Slakovec zastupanog po punomoćniku Sindikat grafičke i nakladničke djelatnosti Hrvatske</item>
      <item>Ana Đud, OIB 37921980678, Poljska 5, 40000 Čakovec zastupane po punomoćniku Sindikat grafičke i nakladničke djelatnosti Hrvatske</item>
      <item>Dubravka Pintarić, OIB 63221003551, Dunajska 46, 40313 Sveti Martin Na Muri zastupane po punomoćniku Sindikat grafičke i nakladničke djelatnosti Hrvatske</item>
      <item>Melani Vidović, OIB 73523056765, Glavna 8, 40000 Celine zastupane po punomoćniku Sindikat grafičke i nakladničke djelatnosti Hrvatske</item>
      <item>Ivana Vincetič, OIB 49078194326, Črečan 34, 40000 Črečan zastupane po punomoćniku Sindikat grafičke i nakladničke djelatnosti Hrvatske</item>
      <item>Zdenka Jožić, OIB 64883443495, Josipa Bajkovca 131, 40000 Savska Ves zastupane po punomoćniku Sindikat grafičke i nakladničke djelatnosti Hrvatske</item>
      <item>Nada Slamek, OIB 16295169732, Ograda 5, 40315 Vratišinec zastupane po punomoćniku Sindikat grafičke i nakladničke djelatnosti Hrvatske</item>
      <item>Marija Vrtarić, OIB 26046425879, Marof 20, 40315 Gornji Kraljevec zastupane po punomoćniku Sindikat grafičke i nakladničke djelatnosti Hrvatske</item>
      <item>Kristijan Petran, OIB 73572951256, Pretetinec 205, 40000 Pretetinec zastupanog po punomoćniku Sindikat grafičke i nakladničke djelatnosti Hrvatske</item>
    </izvorni_sadrzaj>
    <derivirana_varijabla naziv="DomainObject.Predmet.StrankaListFormatedWithAdressOIB_1">
      <item>Mirjana Tkalec, OIB 15908994886, Marof 7, 40315 Gornji Kraljevec zastupane po punomoćniku Sindikat grafičke i nakladničke djelatnosti Hrvatske</item>
      <item>Klodija Mesarić, OIB 74034758803, Vladimira Nazora 56, 40000 Lopatinec zastupane po punomoćniku Sindikat grafičke i nakladničke djelatnosti Hrvatske</item>
      <item>Renato Treska, OIB 91090954685, Pretetinec 188, 40000 Pretetinec zastupanog po punomoćniku Sindikat grafičke i nakladničke djelatnosti Hrvatske</item>
      <item>Božidar Žvorc, OIB 03470609972, Čehovec 151, 40323 Čehovec zastupanog po punomoćniku Sindikat grafičke i nakladničke djelatnosti Hrvatske</item>
      <item>Dubravko Keresteš, OIB 05564464952, Andrije Kačića-Miošića 8a, 40000 Čakovec zastupanog po punomoćniku Sindikat grafičke i nakladničke djelatnosti Hrvatske</item>
      <item>Nada Šarić, OIB 70292213618, Silvije Strahimira Kranjčevića 10, 40000 Čakovec zastupane po punomoćniku Sindikat grafičke i nakladničke djelatnosti Hrvatske</item>
      <item>Lidija Novak, OIB 87771590668, Donji Zebanec 10, 40313 Donji Zebanec zastupane po punomoćniku Sindikat grafičke i nakladničke djelatnosti Hrvatske</item>
      <item>Slavko Vidović, OIB 01188695357, Ivana Gorana Kovačića 49, 40000 Mihovljan zastupanog po punomoćniku Sindikat grafičke i nakladničke djelatnosti Hrvatske</item>
      <item>Gorazd Črep, OIB 02354095445, Vinka Žganca 4, 40000 Orehovica zastupanog po punomoćniku Sindikat grafičke i nakladničke djelatnosti Hrvatske</item>
      <item>Svjetlana Okreša, OIB 18312867355, Nikole Tesle 27, 40000 Pribislavec zastupane po punomoćniku Sindikat grafičke i nakladničke djelatnosti Hrvatske</item>
      <item>Ana Zadravec, OIB 00322024376, Čakovečka 17, 40000 Sivica zastupane po punomoćniku Sindikat grafičke i nakladničke djelatnosti Hrvatske</item>
      <item>Silvester Bernat, OIB 12105501746, Josipa Slavenskog 54, 40000 Ivanovec zastupanog po punomoćniku Sindikat grafičke i nakladničke djelatnosti Hrvatske</item>
      <item>Kristina Janković, OIB 91280290013, Alojzija Stepinca 29, 40000 Mala Subotica zastupane po punomoćniku Sindikat grafičke i nakladničke djelatnosti Hrvatske</item>
      <item>Jasminka Tušek, OIB 78938377335, Školska 37, 40000 Novo Selo Rok zastupane po punomoćniku Sindikat grafičke i nakladničke djelatnosti Hrvatske</item>
      <item>Spomenka Rob, OIB 17427531753, Zasadbreg 27a, 40000 Zasadbreg zastupane po punomoćniku Sindikat grafičke i nakladničke djelatnosti Hrvatske</item>
      <item>Suzana Škreb, OIB 53823170654, Ulica Lavoslava Ružičke 25, 40000 Čakovec zastupane po punomoćniku Sindikat grafičke i nakladničke djelatnosti Hrvatske</item>
      <item>Martina Žerjav Srša, OIB 99880655801, J.bajkovca 113, 40000 Savska Ves zastupane po punomoćniku Sindikat grafičke i nakladničke djelatnosti Hrvatske</item>
      <item>Zdravko Novak, OIB 43391148310, Cvjetna 4, 40000 Strahoninec zastupanog po punomoćniku Sindikat grafičke i nakladničke djelatnosti Hrvatske</item>
      <item>Ivan Kalamari, OIB 57849365825, Benkovec 30, 40000 Mala Subotica zastupanog po punomoćniku Sindikat grafičke i nakladničke djelatnosti Hrvatske</item>
      <item>Ana Maria Babić, OIB 07794259400, V.nazora 16a, 40000 Lopatinec zastupane po punomoćniku Sindikat grafičke i nakladničke djelatnosti Hrvatske</item>
      <item>Damir Babić, OIB 81089353284, V.nazora 16a, 40000 Lopatinec zastupanog po punomoćniku Sindikat grafičke i nakladničke djelatnosti Hrvatske</item>
      <item>Danijela Filipović, OIB 88385051030, Glavna 3, 40000 Sivica zastupane po punomoćniku Sindikat grafičke i nakladničke djelatnosti Hrvatske</item>
      <item>Dragan Hrustek, OIB 73613174145, Rade Končara 23a, 40000 Mali Mihaljevec zastupanog po punomoćniku Sindikat grafičke i nakladničke djelatnosti Hrvatske</item>
      <item>Đurđica Kovačić, OIB 97868505669, Vladimira Nazora 44, 40000 Lopatinec zastupane po punomoćniku Sindikat grafičke i nakladničke djelatnosti Hrvatske</item>
      <item>Jelena Vadas, OIB 18360541040, Josipa Slavenskog 3, 40323 Draškovec zastupane po punomoćniku Sindikat grafičke i nakladničke djelatnosti Hrvatske</item>
      <item>Dino Marciuš, OIB 51098386326, Slakovec 106, 40000 Slakovec zastupanog po punomoćniku Sindikat grafičke i nakladničke djelatnosti Hrvatske</item>
      <item>Ana Đud, OIB 37921980678, Poljska 5, 40000 Čakovec zastupane po punomoćniku Sindikat grafičke i nakladničke djelatnosti Hrvatske</item>
      <item>Dubravka Pintarić, OIB 63221003551, Dunajska 46, 40313 Sveti Martin Na Muri zastupane po punomoćniku Sindikat grafičke i nakladničke djelatnosti Hrvatske</item>
      <item>Melani Vidović, OIB 73523056765, Glavna 8, 40000 Celine zastupane po punomoćniku Sindikat grafičke i nakladničke djelatnosti Hrvatske</item>
      <item>Ivana Vincetič, OIB 49078194326, Črečan 34, 40000 Črečan zastupane po punomoćniku Sindikat grafičke i nakladničke djelatnosti Hrvatske</item>
      <item>Zdenka Jožić, OIB 64883443495, Josipa Bajkovca 131, 40000 Savska Ves zastupane po punomoćniku Sindikat grafičke i nakladničke djelatnosti Hrvatske</item>
      <item>Nada Slamek, OIB 16295169732, Ograda 5, 40315 Vratišinec zastupane po punomoćniku Sindikat grafičke i nakladničke djelatnosti Hrvatske</item>
      <item>Marija Vrtarić, OIB 26046425879, Marof 20, 40315 Gornji Kraljevec zastupane po punomoćniku Sindikat grafičke i nakladničke djelatnosti Hrvatske</item>
      <item>Kristijan Petran, OIB 73572951256, Pretetinec 205, 40000 Pretetinec zastupanog po punomoćniku Sindikat grafičke i nakladničke djelatnosti Hrvatske</item>
    </derivirana_varijabla>
  </DomainObject.Predmet.StrankaListFormatedWithAdressOIB>
  <DomainObject.Predmet.StrankaListNazivFormated>
    <izvorni_sadrzaj>
      <item>Mirjana Tkalec</item>
      <item>Klodija Mesarić</item>
      <item>Renato Treska</item>
      <item>Božidar Žvorc</item>
      <item>Dubravko Keresteš</item>
      <item>Nada Šarić</item>
      <item>Lidija Novak</item>
      <item>Slavko Vidović</item>
      <item>Gorazd Črep</item>
      <item>Svjetlana Okreša</item>
      <item>Ana Zadravec</item>
      <item>Silvester Bernat</item>
      <item>Kristina Janković</item>
      <item>Jasminka Tušek</item>
      <item>Spomenka Rob</item>
      <item>Suzana Škreb</item>
      <item>Martina Žerjav Srša</item>
      <item>Zdravko Novak</item>
      <item>Ivan Kalamari</item>
      <item>Ana Maria Babić</item>
      <item>Damir Babić</item>
      <item>Danijela Filipović</item>
      <item>Dragan Hrustek</item>
      <item>Đurđica Kovačić</item>
      <item>Jelena Vadas</item>
      <item>Dino Marciuš</item>
      <item>Ana Đud</item>
      <item>Dubravka Pintarić</item>
      <item>Melani Vidović</item>
      <item>Ivana Vincetič</item>
      <item>Zdenka Jožić</item>
      <item>Nada Slamek</item>
      <item>Marija Vrtarić</item>
      <item>Kristijan Petran</item>
    </izvorni_sadrzaj>
    <derivirana_varijabla naziv="DomainObject.Predmet.StrankaListNazivFormated_1">
      <item>Mirjana Tkalec</item>
      <item>Klodija Mesarić</item>
      <item>Renato Treska</item>
      <item>Božidar Žvorc</item>
      <item>Dubravko Keresteš</item>
      <item>Nada Šarić</item>
      <item>Lidija Novak</item>
      <item>Slavko Vidović</item>
      <item>Gorazd Črep</item>
      <item>Svjetlana Okreša</item>
      <item>Ana Zadravec</item>
      <item>Silvester Bernat</item>
      <item>Kristina Janković</item>
      <item>Jasminka Tušek</item>
      <item>Spomenka Rob</item>
      <item>Suzana Škreb</item>
      <item>Martina Žerjav Srša</item>
      <item>Zdravko Novak</item>
      <item>Ivan Kalamari</item>
      <item>Ana Maria Babić</item>
      <item>Damir Babić</item>
      <item>Danijela Filipović</item>
      <item>Dragan Hrustek</item>
      <item>Đurđica Kovačić</item>
      <item>Jelena Vadas</item>
      <item>Dino Marciuš</item>
      <item>Ana Đud</item>
      <item>Dubravka Pintarić</item>
      <item>Melani Vidović</item>
      <item>Ivana Vincetič</item>
      <item>Zdenka Jožić</item>
      <item>Nada Slamek</item>
      <item>Marija Vrtarić</item>
      <item>Kristijan Petran</item>
    </derivirana_varijabla>
  </DomainObject.Predmet.StrankaListNazivFormated>
  <DomainObject.Predmet.StrankaListNazivFormatedOIB>
    <izvorni_sadrzaj>
      <item>Mirjana Tkalec, OIB 15908994886</item>
      <item>Klodija Mesarić, OIB 74034758803</item>
      <item>Renato Treska, OIB 91090954685</item>
      <item>Božidar Žvorc, OIB 03470609972</item>
      <item>Dubravko Keresteš, OIB 05564464952</item>
      <item>Nada Šarić, OIB 70292213618</item>
      <item>Lidija Novak, OIB 87771590668</item>
      <item>Slavko Vidović, OIB 01188695357</item>
      <item>Gorazd Črep, OIB 02354095445</item>
      <item>Svjetlana Okreša, OIB 18312867355</item>
      <item>Ana Zadravec, OIB 00322024376</item>
      <item>Silvester Bernat, OIB 12105501746</item>
      <item>Kristina Janković, OIB 91280290013</item>
      <item>Jasminka Tušek, OIB 78938377335</item>
      <item>Spomenka Rob, OIB 17427531753</item>
      <item>Suzana Škreb, OIB 53823170654</item>
      <item>Martina Žerjav Srša, OIB 99880655801</item>
      <item>Zdravko Novak, OIB 43391148310</item>
      <item>Ivan Kalamari, OIB 57849365825</item>
      <item>Ana Maria Babić, OIB 07794259400</item>
      <item>Damir Babić, OIB 81089353284</item>
      <item>Danijela Filipović, OIB 88385051030</item>
      <item>Dragan Hrustek, OIB 73613174145</item>
      <item>Đurđica Kovačić, OIB 97868505669</item>
      <item>Jelena Vadas, OIB 18360541040</item>
      <item>Dino Marciuš, OIB 51098386326</item>
      <item>Ana Đud, OIB 37921980678</item>
      <item>Dubravka Pintarić, OIB 63221003551</item>
      <item>Melani Vidović, OIB 73523056765</item>
      <item>Ivana Vincetič, OIB 49078194326</item>
      <item>Zdenka Jožić, OIB 64883443495</item>
      <item>Nada Slamek, OIB 16295169732</item>
      <item>Marija Vrtarić, OIB 26046425879</item>
      <item>Kristijan Petran, OIB 73572951256</item>
    </izvorni_sadrzaj>
    <derivirana_varijabla naziv="DomainObject.Predmet.StrankaListNazivFormatedOIB_1">
      <item>Mirjana Tkalec, OIB 15908994886</item>
      <item>Klodija Mesarić, OIB 74034758803</item>
      <item>Renato Treska, OIB 91090954685</item>
      <item>Božidar Žvorc, OIB 03470609972</item>
      <item>Dubravko Keresteš, OIB 05564464952</item>
      <item>Nada Šarić, OIB 70292213618</item>
      <item>Lidija Novak, OIB 87771590668</item>
      <item>Slavko Vidović, OIB 01188695357</item>
      <item>Gorazd Črep, OIB 02354095445</item>
      <item>Svjetlana Okreša, OIB 18312867355</item>
      <item>Ana Zadravec, OIB 00322024376</item>
      <item>Silvester Bernat, OIB 12105501746</item>
      <item>Kristina Janković, OIB 91280290013</item>
      <item>Jasminka Tušek, OIB 78938377335</item>
      <item>Spomenka Rob, OIB 17427531753</item>
      <item>Suzana Škreb, OIB 53823170654</item>
      <item>Martina Žerjav Srša, OIB 99880655801</item>
      <item>Zdravko Novak, OIB 43391148310</item>
      <item>Ivan Kalamari, OIB 57849365825</item>
      <item>Ana Maria Babić, OIB 07794259400</item>
      <item>Damir Babić, OIB 81089353284</item>
      <item>Danijela Filipović, OIB 88385051030</item>
      <item>Dragan Hrustek, OIB 73613174145</item>
      <item>Đurđica Kovačić, OIB 97868505669</item>
      <item>Jelena Vadas, OIB 18360541040</item>
      <item>Dino Marciuš, OIB 51098386326</item>
      <item>Ana Đud, OIB 37921980678</item>
      <item>Dubravka Pintarić, OIB 63221003551</item>
      <item>Melani Vidović, OIB 73523056765</item>
      <item>Ivana Vincetič, OIB 49078194326</item>
      <item>Zdenka Jožić, OIB 64883443495</item>
      <item>Nada Slamek, OIB 16295169732</item>
      <item>Marija Vrtarić, OIB 26046425879</item>
      <item>Kristijan Petran, OIB 73572951256</item>
    </derivirana_varijabla>
  </DomainObject.Predmet.StrankaListNazivFormatedOIB>
  <DomainObject.Predmet.ProtuStrankaListFormated>
    <izvorni_sadrzaj>
      <item>ZRINSKI dioničko društvo za grafičku i nakladničku djelatnost u stečaju zastupanog po punomoćniku Mirjana Ovčar</item>
    </izvorni_sadrzaj>
    <derivirana_varijabla naziv="DomainObject.Predmet.ProtuStrankaListFormated_1">
      <item>ZRINSKI dioničko društvo za grafičku i nakladničku djelatnost u stečaju zastupanog po punomoćniku Mirjana Ovčar</item>
    </derivirana_varijabla>
  </DomainObject.Predmet.ProtuStrankaListFormated>
  <DomainObject.Predmet.ProtuStrankaListFormatedOIB>
    <izvorni_sadrzaj>
      <item>ZRINSKI dioničko društvo za grafičku i nakladničku djelatnost u stečaju, OIB 38396277912 zastupanog po punomoćniku Mirjana Ovčar</item>
    </izvorni_sadrzaj>
    <derivirana_varijabla naziv="DomainObject.Predmet.ProtuStrankaListFormatedOIB_1">
      <item>ZRINSKI dioničko društvo za grafičku i nakladničku djelatnost u stečaju, OIB 38396277912 zastupanog po punomoćniku Mirjana Ovčar</item>
    </derivirana_varijabla>
  </DomainObject.Predmet.ProtuStrankaListFormatedOIB>
  <DomainObject.Predmet.ProtuStrankaListFormatedWithAdress>
    <izvorni_sadrzaj>
      <item>ZRINSKI dioničko društvo za grafičku i nakladničku djelatnost u stečaju, Dr. Ivana Novaka 13, 40000 Čakovec zastupanog po punomoćniku Mirjana Ovčar</item>
    </izvorni_sadrzaj>
    <derivirana_varijabla naziv="DomainObject.Predmet.ProtuStrankaListFormatedWithAdress_1">
      <item>ZRINSKI dioničko društvo za grafičku i nakladničku djelatnost u stečaju, Dr. Ivana Novaka 13, 40000 Čakovec zastupanog po punomoćniku Mirjana Ovčar</item>
    </derivirana_varijabla>
  </DomainObject.Predmet.ProtuStrankaListFormatedWithAdress>
  <DomainObject.Predmet.ProtuStrankaListFormatedWithAdressOIB>
    <izvorni_sadrzaj>
      <item>ZRINSKI dioničko društvo za grafičku i nakladničku djelatnost u stečaju, OIB 38396277912, Dr. Ivana Novaka 13, 40000 Čakovec zastupanog po punomoćniku Mirjana Ovčar</item>
    </izvorni_sadrzaj>
    <derivirana_varijabla naziv="DomainObject.Predmet.ProtuStrankaListFormatedWithAdressOIB_1">
      <item>ZRINSKI dioničko društvo za grafičku i nakladničku djelatnost u stečaju, OIB 38396277912, Dr. Ivana Novaka 13, 40000 Čakovec zastupanog po punomoćniku Mirjana Ovčar</item>
    </derivirana_varijabla>
  </DomainObject.Predmet.ProtuStrankaListFormatedWithAdressOIB>
  <DomainObject.Predmet.ProtuStrankaListNazivFormated>
    <izvorni_sadrzaj>
      <item>ZRINSKI dioničko društvo za grafičku i nakladničku djelatnost u stečaju</item>
    </izvorni_sadrzaj>
    <derivirana_varijabla naziv="DomainObject.Predmet.ProtuStrankaListNazivFormated_1">
      <item>ZRINSKI dioničko društvo za grafičku i nakladničku djelatnost u stečaju</item>
    </derivirana_varijabla>
  </DomainObject.Predmet.ProtuStrankaListNazivFormated>
  <DomainObject.Predmet.ProtuStrankaListNazivFormatedOIB>
    <izvorni_sadrzaj>
      <item>ZRINSKI dioničko društvo za grafičku i nakladničku djelatnost u stečaju, OIB 38396277912</item>
    </izvorni_sadrzaj>
    <derivirana_varijabla naziv="DomainObject.Predmet.ProtuStrankaListNazivFormatedOIB_1">
      <item>ZRINSKI dioničko društvo za grafičku i nakladničku djelatnost u stečaju, OIB 38396277912</item>
    </derivirana_varijabla>
  </DomainObject.Predmet.ProtuStrankaListNazivFormatedOIB>
  <DomainObject.Predmet.OstaliListFormated>
    <izvorni_sadrzaj>
      <item>Sindikat grafičke i nakladničke djelatnosti Hrvatske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punomoćnica sudionika u postupku ZRINSKI dioničko društvo za grafičku i nakladničku djelatnost u stečaju</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item>
      <item>Goran Gložinić</item>
      <item>RADIN-GRAFIKA d.o.o. za trgovinu</item>
      <item>ERSTE&amp;STEIERMÄRKISCHE BANKA dioničko društvo</item>
      <item>VELPAPIR d.o.o. za unutarnju i vanjsku trgovinu i usluge</item>
      <item>Mateja Mikić, Sindikat grafičke i nakladničke djelatnosti Hrvatske</item>
      <item>Županijsko državno odvjetništvo</item>
    </izvorni_sadrzaj>
    <derivirana_varijabla naziv="DomainObject.Predmet.OstaliListFormated_1">
      <item>Sindikat grafičke i nakladničke djelatnosti Hrvatske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punomoćnica sudionika u postupku ZRINSKI dioničko društvo za grafičku i nakladničku djelatnost u stečaju</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item>
      <item>Goran Gložinić</item>
      <item>RADIN-GRAFIKA d.o.o. za trgovinu</item>
      <item>ERSTE&amp;STEIERMÄRKISCHE BANKA dioničko društvo</item>
      <item>VELPAPIR d.o.o. za unutarnju i vanjsku trgovinu i usluge</item>
      <item>Mateja Mikić, Sindikat grafičke i nakladničke djelatnosti Hrvatske</item>
      <item>Županijsko državno odvjetništvo</item>
    </derivirana_varijabla>
  </DomainObject.Predmet.OstaliListFormated>
  <DomainObject.Predmet.OstaliListFormatedOIB>
    <izvorni_sadrzaj>
      <item>Sindikat grafičke i nakladničke djelatnosti Hrvatske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OIB 00088482161 punomoćnica sudionika u postupku ZRINSKI dioničko društvo za grafičku i nakladničku djelatnost u stečaju</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 OIB 04323472109</item>
      <item>Goran Gložinić, OIB 59634916573</item>
      <item>RADIN-GRAFIKA d.o.o. za trgovinu, OIB 51934286030</item>
      <item>ERSTE&amp;STEIERMÄRKISCHE BANKA dioničko društvo, OIB 23057039320</item>
      <item>VELPAPIR d.o.o. za unutarnju i vanjsku trgovinu i usluge, OIB 01147434457</item>
      <item>Mateja Mikić, Sindikat grafičke i nakladničke djelatnosti Hrvatske</item>
      <item>Županijsko državno odvjetništvo</item>
    </izvorni_sadrzaj>
    <derivirana_varijabla naziv="DomainObject.Predmet.OstaliListFormatedOIB_1">
      <item>Sindikat grafičke i nakladničke djelatnosti Hrvatske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OIB 00088482161 punomoćnica sudionika u postupku ZRINSKI dioničko društvo za grafičku i nakladničku djelatnost u stečaju</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 OIB 04323472109</item>
      <item>Goran Gložinić, OIB 59634916573</item>
      <item>RADIN-GRAFIKA d.o.o. za trgovinu, OIB 51934286030</item>
      <item>ERSTE&amp;STEIERMÄRKISCHE BANKA dioničko društvo, OIB 23057039320</item>
      <item>VELPAPIR d.o.o. za unutarnju i vanjsku trgovinu i usluge, OIB 01147434457</item>
      <item>Mateja Mikić, Sindikat grafičke i nakladničke djelatnosti Hrvatske</item>
      <item>Županijsko državno odvjetništvo</item>
    </derivirana_varijabla>
  </DomainObject.Predmet.OstaliListFormatedOIB>
  <DomainObject.Predmet.OstaliListFormatedWithAdress>
    <izvorni_sadrzaj>
      <item>Sindikat grafičke i nakladničke djelatnosti Hrvatske, Breščenskoga 4, 10000 Zagreb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Ulica Miroslava Magdalenića 2, 40000 Čakovec punomoćnica sudionika u postupku ZRINSKI dioničko društvo za grafičku i nakladničku djelatnost u stečaju</item>
      <item>Sudski registar</item>
      <item>Županijsko državno odvjetništvo</item>
      <item>Privredna banka Zagreb d.d., Radnička cesta 50, 10000 Zagreb</item>
      <item>Vladimir Halić, Glavna 13, 40000 Mala Subotica</item>
      <item>Policijska uprava Međimurska - PP Čakovec, Jakova Gotovca 7, 40000 Čakovec</item>
      <item>Porezna uprava - Područni ured Čakovec, O. Keršovanija 11, 40000 Čakovec</item>
      <item>Općinski sud u Čakovcu - zemljišnoknjižni odjel, R. Boškovića 18, 40000 Čakovec</item>
      <item>Lidija Lesar, Travnička 26, 40000 Čakovec</item>
      <item>Nevenka Golubić, Štefanec Marof 27, 42202 Trnovec</item>
      <item>Agencija za osiguranje radničkih tražbina, Frankopanska 11, 10000 Zagreb</item>
      <item>Goran Gložinić, Kapucinski trg 5/1, 42000 Varaždin</item>
      <item>RADIN-GRAFIKA d.o.o. za trgovinu, Gospodarska 9, 10431 Sveta Nedelja</item>
      <item>ERSTE&amp;STEIERMÄRKISCHE BANKA dioničko društvo, Jadranski Trg 3/a, 51000 Rijeka</item>
      <item>VELPAPIR d.o.o. za unutarnju i vanjsku trgovinu i usluge, Kovinska 13, 10000 Zagreb</item>
      <item>Mateja Mikić, Sindikat grafičke i nakladničke djelatnosti Hrvatske</item>
      <item>Županijsko državno odvjetništvo</item>
    </izvorni_sadrzaj>
    <derivirana_varijabla naziv="DomainObject.Predmet.OstaliListFormatedWithAdress_1">
      <item>Sindikat grafičke i nakladničke djelatnosti Hrvatske, Breščenskoga 4, 10000 Zagreb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Ulica Miroslava Magdalenića 2, 40000 Čakovec punomoćnica sudionika u postupku ZRINSKI dioničko društvo za grafičku i nakladničku djelatnost u stečaju</item>
      <item>Sudski registar</item>
      <item>Županijsko državno odvjetništvo</item>
      <item>Privredna banka Zagreb d.d., Radnička cesta 50, 10000 Zagreb</item>
      <item>Vladimir Halić, Glavna 13, 40000 Mala Subotica</item>
      <item>Policijska uprava Međimurska - PP Čakovec, Jakova Gotovca 7, 40000 Čakovec</item>
      <item>Porezna uprava - Područni ured Čakovec, O. Keršovanija 11, 40000 Čakovec</item>
      <item>Općinski sud u Čakovcu - zemljišnoknjižni odjel, R. Boškovića 18, 40000 Čakovec</item>
      <item>Lidija Lesar, Travnička 26, 40000 Čakovec</item>
      <item>Nevenka Golubić, Štefanec Marof 27, 42202 Trnovec</item>
      <item>Agencija za osiguranje radničkih tražbina, Frankopanska 11, 10000 Zagreb</item>
      <item>Goran Gložinić, Kapucinski trg 5/1, 42000 Varaždin</item>
      <item>RADIN-GRAFIKA d.o.o. za trgovinu, Gospodarska 9, 10431 Sveta Nedelja</item>
      <item>ERSTE&amp;STEIERMÄRKISCHE BANKA dioničko društvo, Jadranski Trg 3/a, 51000 Rijeka</item>
      <item>VELPAPIR d.o.o. za unutarnju i vanjsku trgovinu i usluge, Kovinska 13, 10000 Zagreb</item>
      <item>Mateja Mikić, Sindikat grafičke i nakladničke djelatnosti Hrvatske</item>
      <item>Županijsko državno odvjetništvo</item>
    </derivirana_varijabla>
  </DomainObject.Predmet.OstaliListFormatedWithAdress>
  <DomainObject.Predmet.OstaliListFormatedWithAdressOIB>
    <izvorni_sadrzaj>
      <item>Sindikat grafičke i nakladničke djelatnosti Hrvatske, Breščenskoga 4, 10000 Zagreb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OIB 00088482161, Ulica Miroslava Magdalenića 2, 40000 Čakovec punomoćnica sudionika u postupku ZRINSKI dioničko društvo za grafičku i nakladničku djelatnost u stečaju</item>
      <item>Sudski registar</item>
      <item>Županijsko državno odvjetništvo</item>
      <item>Privredna banka Zagreb d.d., Radnička cesta 50, 10000 Zagreb</item>
      <item>Vladimir Halić, Glavna 13, 40000 Mala Subotica</item>
      <item>Policijska uprava Međimurska - PP Čakovec, Jakova Gotovca 7, 40000 Čakovec</item>
      <item>Porezna uprava - Područni ured Čakovec, O. Keršovanija 11, 40000 Čakovec</item>
      <item>Općinski sud u Čakovcu - zemljišnoknjižni odjel, R. Boškovića 18, 40000 Čakovec</item>
      <item>Lidija Lesar, Travnička 26, 40000 Čakovec</item>
      <item>Nevenka Golubić, Štefanec Marof 27, 42202 Trnovec</item>
      <item>Agencija za osiguranje radničkih tražbina, OIB 04323472109, Frankopanska 11, 10000 Zagreb</item>
      <item>Goran Gložinić, OIB 59634916573, Kapucinski trg 5/1, 42000 Varaždin</item>
      <item>RADIN-GRAFIKA d.o.o. za trgovinu, OIB 51934286030, Gospodarska 9, 10431 Sveta Nedelja</item>
      <item>ERSTE&amp;STEIERMÄRKISCHE BANKA dioničko društvo, OIB 23057039320, Jadranski Trg 3/a, 51000 Rijeka</item>
      <item>VELPAPIR d.o.o. za unutarnju i vanjsku trgovinu i usluge, OIB 01147434457, Kovinska 13, 10000 Zagreb</item>
      <item>Mateja Mikić, Sindikat grafičke i nakladničke djelatnosti Hrvatske</item>
      <item>Županijsko državno odvjetništvo</item>
    </izvorni_sadrzaj>
    <derivirana_varijabla naziv="DomainObject.Predmet.OstaliListFormatedWithAdressOIB_1">
      <item>Sindikat grafičke i nakladničke djelatnosti Hrvatske, Breščenskoga 4, 10000 Zagreb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OIB 00088482161, Ulica Miroslava Magdalenića 2, 40000 Čakovec punomoćnica sudionika u postupku ZRINSKI dioničko društvo za grafičku i nakladničku djelatnost u stečaju</item>
      <item>Sudski registar</item>
      <item>Županijsko državno odvjetništvo</item>
      <item>Privredna banka Zagreb d.d., Radnička cesta 50, 10000 Zagreb</item>
      <item>Vladimir Halić, Glavna 13, 40000 Mala Subotica</item>
      <item>Policijska uprava Međimurska - PP Čakovec, Jakova Gotovca 7, 40000 Čakovec</item>
      <item>Porezna uprava - Područni ured Čakovec, O. Keršovanija 11, 40000 Čakovec</item>
      <item>Općinski sud u Čakovcu - zemljišnoknjižni odjel, R. Boškovića 18, 40000 Čakovec</item>
      <item>Lidija Lesar, Travnička 26, 40000 Čakovec</item>
      <item>Nevenka Golubić, Štefanec Marof 27, 42202 Trnovec</item>
      <item>Agencija za osiguranje radničkih tražbina, OIB 04323472109, Frankopanska 11, 10000 Zagreb</item>
      <item>Goran Gložinić, OIB 59634916573, Kapucinski trg 5/1, 42000 Varaždin</item>
      <item>RADIN-GRAFIKA d.o.o. za trgovinu, OIB 51934286030, Gospodarska 9, 10431 Sveta Nedelja</item>
      <item>ERSTE&amp;STEIERMÄRKISCHE BANKA dioničko društvo, OIB 23057039320, Jadranski Trg 3/a, 51000 Rijeka</item>
      <item>VELPAPIR d.o.o. za unutarnju i vanjsku trgovinu i usluge, OIB 01147434457, Kovinska 13, 10000 Zagreb</item>
      <item>Mateja Mikić, Sindikat grafičke i nakladničke djelatnosti Hrvatske</item>
      <item>Županijsko državno odvjetništvo</item>
    </derivirana_varijabla>
  </DomainObject.Predmet.OstaliListFormatedWithAdressOIB>
  <DomainObject.Predmet.OstaliListNazivFormated>
    <izvorni_sadrzaj>
      <item>Sindikat grafičke i nakladničke djelatnosti Hrvatske</item>
      <item>Mirjana Ovčar</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item>
      <item>Goran Gložinić</item>
      <item>RADIN-GRAFIKA d.o.o. za trgovinu</item>
      <item>ERSTE&amp;STEIERMÄRKISCHE BANKA dioničko društvo</item>
      <item>VELPAPIR d.o.o. za unutarnju i vanjsku trgovinu i usluge</item>
      <item>Mateja Mikić, Sindikat grafičke i nakladničke djelatnosti Hrvatske</item>
      <item>Županijsko državno odvjetništvo</item>
    </izvorni_sadrzaj>
    <derivirana_varijabla naziv="DomainObject.Predmet.OstaliListNazivFormated_1">
      <item>Sindikat grafičke i nakladničke djelatnosti Hrvatske</item>
      <item>Mirjana Ovčar</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item>
      <item>Goran Gložinić</item>
      <item>RADIN-GRAFIKA d.o.o. za trgovinu</item>
      <item>ERSTE&amp;STEIERMÄRKISCHE BANKA dioničko društvo</item>
      <item>VELPAPIR d.o.o. za unutarnju i vanjsku trgovinu i usluge</item>
      <item>Mateja Mikić, Sindikat grafičke i nakladničke djelatnosti Hrvatske</item>
      <item>Županijsko državno odvjetništvo</item>
    </derivirana_varijabla>
  </DomainObject.Predmet.OstaliListNazivFormated>
  <DomainObject.Predmet.OstaliListNazivFormatedOIB>
    <izvorni_sadrzaj>
      <item>Sindikat grafičke i nakladničke djelatnosti Hrvatske</item>
      <item>Mirjana Ovčar, OIB 00088482161</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 OIB 04323472109</item>
      <item>Goran Gložinić, OIB 59634916573</item>
      <item>RADIN-GRAFIKA d.o.o. za trgovinu, OIB 51934286030</item>
      <item>ERSTE&amp;STEIERMÄRKISCHE BANKA dioničko društvo, OIB 23057039320</item>
      <item>VELPAPIR d.o.o. za unutarnju i vanjsku trgovinu i usluge, OIB 01147434457</item>
      <item>Mateja Mikić, Sindikat grafičke i nakladničke djelatnosti Hrvatske</item>
      <item>Županijsko državno odvjetništvo</item>
    </izvorni_sadrzaj>
    <derivirana_varijabla naziv="DomainObject.Predmet.OstaliListNazivFormatedOIB_1">
      <item>Sindikat grafičke i nakladničke djelatnosti Hrvatske</item>
      <item>Mirjana Ovčar, OIB 00088482161</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 OIB 04323472109</item>
      <item>Goran Gložinić, OIB 59634916573</item>
      <item>RADIN-GRAFIKA d.o.o. za trgovinu, OIB 51934286030</item>
      <item>ERSTE&amp;STEIERMÄRKISCHE BANKA dioničko društvo, OIB 23057039320</item>
      <item>VELPAPIR d.o.o. za unutarnju i vanjsku trgovinu i usluge, OIB 01147434457</item>
      <item>Mateja Mikić, Sindikat grafičke i nakladničke djelatnosti Hrvatske</item>
      <item>Županijsko državno odvjetništvo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17. prosinca 2019.</izvorni_sadrzaj>
    <derivirana_varijabla naziv="DomainObject.Datum_1">17. prosinca 2019.</derivirana_varijabla>
  </DomainObject.Datum>
  <DomainObject.PoslovniBrojDokumenta>
    <izvorni_sadrzaj>St-466/2018-99</izvorni_sadrzaj>
    <derivirana_varijabla naziv="DomainObject.PoslovniBrojDokumenta_1">St-466/2018-99</derivirana_varijabla>
  </DomainObject.PoslovniBrojDokumenta>
  <DomainObject.Predmet.StrankaIDrugi>
    <izvorni_sadrzaj>Mirjana Tkalec i dr.</izvorni_sadrzaj>
    <derivirana_varijabla naziv="DomainObject.Predmet.StrankaIDrugi_1">Mirjana Tkalec i dr.</derivirana_varijabla>
  </DomainObject.Predmet.StrankaIDrugi>
  <DomainObject.Predmet.ProtustrankaIDrugi>
    <izvorni_sadrzaj>ZRINSKI dioničko društvo za grafičku i nakladničku djelatnost u stečaju</izvorni_sadrzaj>
    <derivirana_varijabla naziv="DomainObject.Predmet.ProtustrankaIDrugi_1">ZRINSKI dioničko društvo za grafičku i nakladničku djelatnost u stečaju</derivirana_varijabla>
  </DomainObject.Predmet.ProtustrankaIDrugi>
  <DomainObject.Predmet.StrankaIDrugiAdressOIB>
    <izvorni_sadrzaj>Mirjana Tkalec, OIB 15908994886, Marof 7, 40315 Gornji Kraljevec i dr.</izvorni_sadrzaj>
    <derivirana_varijabla naziv="DomainObject.Predmet.StrankaIDrugiAdressOIB_1">Mirjana Tkalec, OIB 15908994886, Marof 7, 40315 Gornji Kraljevec i dr.</derivirana_varijabla>
  </DomainObject.Predmet.StrankaIDrugiAdressOIB>
  <DomainObject.Predmet.ProtustrankaIDrugiAdressOIB>
    <izvorni_sadrzaj>ZRINSKI dioničko društvo za grafičku i nakladničku djelatnost u stečaju, OIB 38396277912, Dr. Ivana Novaka 13, 40000 Čakovec</izvorni_sadrzaj>
    <derivirana_varijabla naziv="DomainObject.Predmet.ProtustrankaIDrugiAdressOIB_1">ZRINSKI dioničko društvo za grafičku i nakladničku djelatnost u stečaju, OIB 38396277912, Dr. Ivana Novaka 13,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Mirjana Tkalec</item>
      <item>Klodija Mesarić</item>
      <item>Renato Treska</item>
      <item>Božidar Žvorc</item>
      <item>Dubravko Keresteš</item>
      <item>Nada Šarić</item>
      <item>Lidija Novak</item>
      <item>Slavko Vidović</item>
      <item>Gorazd Črep</item>
      <item>Svjetlana Okreša</item>
      <item>Ana Zadravec</item>
      <item>Silvester Bernat</item>
      <item>Kristina Janković</item>
      <item>Jasminka Tušek</item>
      <item>Spomenka Rob</item>
      <item>Suzana Škreb</item>
      <item>Martina Žerjav Srša</item>
      <item>Zdravko Novak</item>
      <item>Ivan Kalamari</item>
      <item>Ana Maria Babić</item>
      <item>Damir Babić</item>
      <item>Danijela Filipović</item>
      <item>Dragan Hrustek</item>
      <item>Đurđica Kovačić</item>
      <item>Jelena Vadas</item>
      <item>Dino Marciuš</item>
      <item>Ana Đud</item>
      <item>Dubravka Pintarić</item>
      <item>Melani Vidović</item>
      <item>Ivana Vincetič</item>
      <item>Zdenka Jožić</item>
      <item>Nada Slamek</item>
      <item>Marija Vrtarić</item>
      <item>Kristijan Petran</item>
      <item>Sindikat grafičke i nakladničke djelatnosti Hrvatske</item>
      <item>ZRINSKI dioničko društvo za grafičku i nakladničku djelatnost u stečaju</item>
      <item>Mirjana Ovčar</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item>
      <item>Goran Gložinić</item>
      <item>RADIN-GRAFIKA d.o.o. za trgovinu</item>
      <item>ERSTE&amp;STEIERMÄRKISCHE BANKA dioničko društvo</item>
      <item>VELPAPIR d.o.o. za unutarnju i vanjsku trgovinu i usluge</item>
      <item>Mateja Mikić, Sindikat grafičke i nakladničke djelatnosti Hrvatske</item>
      <item>Županijsko državno odvjetništvo</item>
    </izvorni_sadrzaj>
    <derivirana_varijabla naziv="DomainObject.Predmet.SudioniciListNaziv_1">
      <item>Mirjana Tkalec</item>
      <item>Klodija Mesarić</item>
      <item>Renato Treska</item>
      <item>Božidar Žvorc</item>
      <item>Dubravko Keresteš</item>
      <item>Nada Šarić</item>
      <item>Lidija Novak</item>
      <item>Slavko Vidović</item>
      <item>Gorazd Črep</item>
      <item>Svjetlana Okreša</item>
      <item>Ana Zadravec</item>
      <item>Silvester Bernat</item>
      <item>Kristina Janković</item>
      <item>Jasminka Tušek</item>
      <item>Spomenka Rob</item>
      <item>Suzana Škreb</item>
      <item>Martina Žerjav Srša</item>
      <item>Zdravko Novak</item>
      <item>Ivan Kalamari</item>
      <item>Ana Maria Babić</item>
      <item>Damir Babić</item>
      <item>Danijela Filipović</item>
      <item>Dragan Hrustek</item>
      <item>Đurđica Kovačić</item>
      <item>Jelena Vadas</item>
      <item>Dino Marciuš</item>
      <item>Ana Đud</item>
      <item>Dubravka Pintarić</item>
      <item>Melani Vidović</item>
      <item>Ivana Vincetič</item>
      <item>Zdenka Jožić</item>
      <item>Nada Slamek</item>
      <item>Marija Vrtarić</item>
      <item>Kristijan Petran</item>
      <item>Sindikat grafičke i nakladničke djelatnosti Hrvatske</item>
      <item>ZRINSKI dioničko društvo za grafičku i nakladničku djelatnost u stečaju</item>
      <item>Mirjana Ovčar</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item>
      <item>Goran Gložinić</item>
      <item>RADIN-GRAFIKA d.o.o. za trgovinu</item>
      <item>ERSTE&amp;STEIERMÄRKISCHE BANKA dioničko društvo</item>
      <item>VELPAPIR d.o.o. za unutarnju i vanjsku trgovinu i usluge</item>
      <item>Mateja Mikić, Sindikat grafičke i nakladničke djelatnosti Hrvatske</item>
      <item>Županijsko državno odvjetništvo</item>
    </derivirana_varijabla>
  </DomainObject.Predmet.SudioniciListNaziv>
  <DomainObject.Predmet.SudioniciListAdressOIB>
    <izvorni_sadrzaj>
      <item>Mirjana Tkalec, OIB 15908994886, Marof 7,40315 Gornji Kraljevec</item>
      <item>Klodija Mesarić, OIB 74034758803, Vladimira Nazora 56,40000 Lopatinec</item>
      <item>Renato Treska, OIB 91090954685, Pretetinec 188,40000 Pretetinec</item>
      <item>Božidar Žvorc, OIB 03470609972, Čehovec 151,40323 Čehovec</item>
      <item>Dubravko Keresteš, OIB 05564464952, Andrije Kačića-Miošića 8a,40000 Čakovec</item>
      <item>Nada Šarić, OIB 70292213618, Silvije Strahimira Kranjčevića 10,40000 Čakovec</item>
      <item>Lidija Novak, OIB 87771590668, Donji Zebanec 10,40313 Donji Zebanec</item>
      <item>Slavko Vidović, OIB 01188695357, Ivana Gorana Kovačića 49,40000 Mihovljan</item>
      <item>Gorazd Črep, OIB 02354095445, Vinka Žganca 4,40000 Orehovica</item>
      <item>Svjetlana Okreša, OIB 18312867355, Nikole Tesle 27,40000 Pribislavec</item>
      <item>Ana Zadravec, OIB 00322024376, Čakovečka 17,40000 Sivica</item>
      <item>Silvester Bernat, OIB 12105501746, Josipa Slavenskog 54,40000 Ivanovec</item>
      <item>Kristina Janković, OIB 91280290013, Alojzija Stepinca 29,40000 Mala Subotica</item>
      <item>Jasminka Tušek, OIB 78938377335, Školska 37,40000 Novo Selo Rok</item>
      <item>Spomenka Rob, OIB 17427531753, Zasadbreg 27a,40000 Zasadbreg</item>
      <item>Suzana Škreb, OIB 53823170654, Ulica Lavoslava Ružičke 25,40000 Čakovec</item>
      <item>Martina Žerjav Srša, OIB 99880655801, J.bajkovca 113,40000 Savska Ves</item>
      <item>Zdravko Novak, OIB 43391148310, Cvjetna 4,40000 Strahoninec</item>
      <item>Ivan Kalamari, OIB 57849365825, Benkovec 30,40000 Mala Subotica</item>
      <item>Ana Maria Babić, OIB 07794259400, V.nazora 16a,40000 Lopatinec</item>
      <item>Damir Babić, OIB 81089353284, V.nazora 16a,40000 Lopatinec</item>
      <item>Danijela Filipović, OIB 88385051030, Glavna 3,40000 Sivica</item>
      <item>Dragan Hrustek, OIB 73613174145, Rade Končara 23a,40000 Mali Mihaljevec</item>
      <item>Đurđica Kovačić, OIB 97868505669, Vladimira Nazora 44,40000 Lopatinec</item>
      <item>Jelena Vadas, OIB 18360541040, Josipa Slavenskog 3,40323 Draškovec</item>
      <item>Dino Marciuš, OIB 51098386326, Slakovec 106,40000 Slakovec</item>
      <item>Ana Đud, OIB 37921980678, Poljska 5,40000 Čakovec</item>
      <item>Dubravka Pintarić, OIB 63221003551, Dunajska 46,40313 Sveti Martin Na Muri</item>
      <item>Melani Vidović, OIB 73523056765, Glavna 8,40000 Celine</item>
      <item>Ivana Vincetič, OIB 49078194326, Črečan 34,40000 Črečan</item>
      <item>Zdenka Jožić, OIB 64883443495, Josipa Bajkovca 131,40000 Savska Ves</item>
      <item>Nada Slamek, OIB 16295169732, Ograda 5,40315 Vratišinec</item>
      <item>Marija Vrtarić, OIB 26046425879, Marof 20,40315 Gornji Kraljevec</item>
      <item>Kristijan Petran, OIB 73572951256, Pretetinec 205,40000 Pretetinec</item>
      <item>Sindikat grafičke i nakladničke djelatnosti Hrvatske, Breščenskoga 4,10000 Zagreb</item>
      <item>ZRINSKI dioničko društvo za grafičku i nakladničku djelatnost u stečaju, OIB 38396277912, Dr. Ivana Novaka 13,40000 Čakovec</item>
      <item>Mirjana Ovčar, OIB 00088482161, Ulica Miroslava Magdalenića 2,40000 Čakovec</item>
      <item>Sudski registar</item>
      <item>Županijsko državno odvjetništvo</item>
      <item>Privredna banka Zagreb d.d., Radnička cesta 50,10000 Zagreb</item>
      <item>Vladimir Halić, Glavna 13,40000 Mala Subotica</item>
      <item>Policijska uprava Međimurska - PP Čakovec, Jakova Gotovca 7,40000 Čakovec</item>
      <item>Porezna uprava - Područni ured Čakovec, O. Keršovanija 11,40000 Čakovec</item>
      <item>Općinski sud u Čakovcu - zemljišnoknjižni odjel, R. Boškovića 18,40000 Čakovec</item>
      <item>Lidija Lesar, Travnička 26,40000 Čakovec</item>
      <item>Nevenka Golubić, Štefanec Marof 27,42202 Trnovec</item>
      <item>Agencija za osiguranje radničkih tražbina, OIB 04323472109, Frankopanska 11,10000 Zagreb</item>
      <item>Goran Gložinić, OIB 59634916573, Kapucinski trg 5/1,42000 Varaždin</item>
      <item>RADIN-GRAFIKA d.o.o. za trgovinu, OIB 51934286030, Gospodarska 9,10431 Sveta Nedelja</item>
      <item>ERSTE&amp;STEIERMÄRKISCHE BANKA dioničko društvo, OIB 23057039320, Jadranski Trg 3/a,51000 Rijeka</item>
      <item>VELPAPIR d.o.o. za unutarnju i vanjsku trgovinu i usluge, OIB 01147434457, Kovinska 13,10000 Zagreb</item>
      <item>Mateja Mikić, Sindikat grafičke i nakladničke djelatnosti Hrvatske</item>
      <item>Županijsko državno odvjetništvo</item>
    </izvorni_sadrzaj>
    <derivirana_varijabla naziv="DomainObject.Predmet.SudioniciListAdressOIB_1">
      <item>Mirjana Tkalec, OIB 15908994886, Marof 7,40315 Gornji Kraljevec</item>
      <item>Klodija Mesarić, OIB 74034758803, Vladimira Nazora 56,40000 Lopatinec</item>
      <item>Renato Treska, OIB 91090954685, Pretetinec 188,40000 Pretetinec</item>
      <item>Božidar Žvorc, OIB 03470609972, Čehovec 151,40323 Čehovec</item>
      <item>Dubravko Keresteš, OIB 05564464952, Andrije Kačića-Miošića 8a,40000 Čakovec</item>
      <item>Nada Šarić, OIB 70292213618, Silvije Strahimira Kranjčevića 10,40000 Čakovec</item>
      <item>Lidija Novak, OIB 87771590668, Donji Zebanec 10,40313 Donji Zebanec</item>
      <item>Slavko Vidović, OIB 01188695357, Ivana Gorana Kovačića 49,40000 Mihovljan</item>
      <item>Gorazd Črep, OIB 02354095445, Vinka Žganca 4,40000 Orehovica</item>
      <item>Svjetlana Okreša, OIB 18312867355, Nikole Tesle 27,40000 Pribislavec</item>
      <item>Ana Zadravec, OIB 00322024376, Čakovečka 17,40000 Sivica</item>
      <item>Silvester Bernat, OIB 12105501746, Josipa Slavenskog 54,40000 Ivanovec</item>
      <item>Kristina Janković, OIB 91280290013, Alojzija Stepinca 29,40000 Mala Subotica</item>
      <item>Jasminka Tušek, OIB 78938377335, Školska 37,40000 Novo Selo Rok</item>
      <item>Spomenka Rob, OIB 17427531753, Zasadbreg 27a,40000 Zasadbreg</item>
      <item>Suzana Škreb, OIB 53823170654, Ulica Lavoslava Ružičke 25,40000 Čakovec</item>
      <item>Martina Žerjav Srša, OIB 99880655801, J.bajkovca 113,40000 Savska Ves</item>
      <item>Zdravko Novak, OIB 43391148310, Cvjetna 4,40000 Strahoninec</item>
      <item>Ivan Kalamari, OIB 57849365825, Benkovec 30,40000 Mala Subotica</item>
      <item>Ana Maria Babić, OIB 07794259400, V.nazora 16a,40000 Lopatinec</item>
      <item>Damir Babić, OIB 81089353284, V.nazora 16a,40000 Lopatinec</item>
      <item>Danijela Filipović, OIB 88385051030, Glavna 3,40000 Sivica</item>
      <item>Dragan Hrustek, OIB 73613174145, Rade Končara 23a,40000 Mali Mihaljevec</item>
      <item>Đurđica Kovačić, OIB 97868505669, Vladimira Nazora 44,40000 Lopatinec</item>
      <item>Jelena Vadas, OIB 18360541040, Josipa Slavenskog 3,40323 Draškovec</item>
      <item>Dino Marciuš, OIB 51098386326, Slakovec 106,40000 Slakovec</item>
      <item>Ana Đud, OIB 37921980678, Poljska 5,40000 Čakovec</item>
      <item>Dubravka Pintarić, OIB 63221003551, Dunajska 46,40313 Sveti Martin Na Muri</item>
      <item>Melani Vidović, OIB 73523056765, Glavna 8,40000 Celine</item>
      <item>Ivana Vincetič, OIB 49078194326, Črečan 34,40000 Črečan</item>
      <item>Zdenka Jožić, OIB 64883443495, Josipa Bajkovca 131,40000 Savska Ves</item>
      <item>Nada Slamek, OIB 16295169732, Ograda 5,40315 Vratišinec</item>
      <item>Marija Vrtarić, OIB 26046425879, Marof 20,40315 Gornji Kraljevec</item>
      <item>Kristijan Petran, OIB 73572951256, Pretetinec 205,40000 Pretetinec</item>
      <item>Sindikat grafičke i nakladničke djelatnosti Hrvatske, Breščenskoga 4,10000 Zagreb</item>
      <item>ZRINSKI dioničko društvo za grafičku i nakladničku djelatnost u stečaju, OIB 38396277912, Dr. Ivana Novaka 13,40000 Čakovec</item>
      <item>Mirjana Ovčar, OIB 00088482161, Ulica Miroslava Magdalenića 2,40000 Čakovec</item>
      <item>Sudski registar</item>
      <item>Županijsko državno odvjetništvo</item>
      <item>Privredna banka Zagreb d.d., Radnička cesta 50,10000 Zagreb</item>
      <item>Vladimir Halić, Glavna 13,40000 Mala Subotica</item>
      <item>Policijska uprava Međimurska - PP Čakovec, Jakova Gotovca 7,40000 Čakovec</item>
      <item>Porezna uprava - Područni ured Čakovec, O. Keršovanija 11,40000 Čakovec</item>
      <item>Općinski sud u Čakovcu - zemljišnoknjižni odjel, R. Boškovića 18,40000 Čakovec</item>
      <item>Lidija Lesar, Travnička 26,40000 Čakovec</item>
      <item>Nevenka Golubić, Štefanec Marof 27,42202 Trnovec</item>
      <item>Agencija za osiguranje radničkih tražbina, OIB 04323472109, Frankopanska 11,10000 Zagreb</item>
      <item>Goran Gložinić, OIB 59634916573, Kapucinski trg 5/1,42000 Varaždin</item>
      <item>RADIN-GRAFIKA d.o.o. za trgovinu, OIB 51934286030, Gospodarska 9,10431 Sveta Nedelja</item>
      <item>ERSTE&amp;STEIERMÄRKISCHE BANKA dioničko društvo, OIB 23057039320, Jadranski Trg 3/a,51000 Rijeka</item>
      <item>VELPAPIR d.o.o. za unutarnju i vanjsku trgovinu i usluge, OIB 01147434457, Kovinska 13,10000 Zagreb</item>
      <item>Mateja Mikić, Sindikat grafičke i nakladničke djelatnosti Hrvatske</item>
      <item>Županijsko državno odvjetništvo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15908994886</item>
      <item>, OIB 74034758803</item>
      <item>, OIB 91090954685</item>
      <item>, OIB 03470609972</item>
      <item>, OIB 05564464952</item>
      <item>, OIB 70292213618</item>
      <item>, OIB 87771590668</item>
      <item>, OIB 01188695357</item>
      <item>, OIB 02354095445</item>
      <item>, OIB 18312867355</item>
      <item>, OIB 00322024376</item>
      <item>, OIB 12105501746</item>
      <item>, OIB 91280290013</item>
      <item>, OIB 78938377335</item>
      <item>, OIB 17427531753</item>
      <item>, OIB 53823170654</item>
      <item>, OIB 99880655801</item>
      <item>, OIB 43391148310</item>
      <item>, OIB 57849365825</item>
      <item>, OIB 07794259400</item>
      <item>, OIB 81089353284</item>
      <item>, OIB 88385051030</item>
      <item>, OIB 73613174145</item>
      <item>, OIB 97868505669</item>
      <item>, OIB 18360541040</item>
      <item>, OIB 51098386326</item>
      <item>, OIB 37921980678</item>
      <item>, OIB 63221003551</item>
      <item>, OIB 73523056765</item>
      <item>, OIB 49078194326</item>
      <item>, OIB 64883443495</item>
      <item>, OIB 16295169732</item>
      <item>, OIB 26046425879</item>
      <item>, OIB 73572951256</item>
      <item>, OIB null</item>
      <item>, OIB 38396277912</item>
      <item>, OIB 00088482161</item>
      <item>, OIB null</item>
      <item>, OIB null</item>
      <item>, OIB null</item>
      <item>, OIB null</item>
      <item>, OIB null</item>
      <item>, OIB null</item>
      <item>, OIB null</item>
      <item>, OIB null</item>
      <item>, OIB null</item>
      <item>, OIB 04323472109</item>
      <item>, OIB 59634916573</item>
      <item>, OIB 51934286030</item>
      <item>, OIB 23057039320</item>
      <item>, OIB 01147434457</item>
      <item>, OIB null</item>
      <item>, OIB null</item>
    </izvorni_sadrzaj>
    <derivirana_varijabla naziv="DomainObject.Predmet.SudioniciListNazivOIB_1">
      <item>, OIB 15908994886</item>
      <item>, OIB 74034758803</item>
      <item>, OIB 91090954685</item>
      <item>, OIB 03470609972</item>
      <item>, OIB 05564464952</item>
      <item>, OIB 70292213618</item>
      <item>, OIB 87771590668</item>
      <item>, OIB 01188695357</item>
      <item>, OIB 02354095445</item>
      <item>, OIB 18312867355</item>
      <item>, OIB 00322024376</item>
      <item>, OIB 12105501746</item>
      <item>, OIB 91280290013</item>
      <item>, OIB 78938377335</item>
      <item>, OIB 17427531753</item>
      <item>, OIB 53823170654</item>
      <item>, OIB 99880655801</item>
      <item>, OIB 43391148310</item>
      <item>, OIB 57849365825</item>
      <item>, OIB 07794259400</item>
      <item>, OIB 81089353284</item>
      <item>, OIB 88385051030</item>
      <item>, OIB 73613174145</item>
      <item>, OIB 97868505669</item>
      <item>, OIB 18360541040</item>
      <item>, OIB 51098386326</item>
      <item>, OIB 37921980678</item>
      <item>, OIB 63221003551</item>
      <item>, OIB 73523056765</item>
      <item>, OIB 49078194326</item>
      <item>, OIB 64883443495</item>
      <item>, OIB 16295169732</item>
      <item>, OIB 26046425879</item>
      <item>, OIB 73572951256</item>
      <item>, OIB null</item>
      <item>, OIB 38396277912</item>
      <item>, OIB 00088482161</item>
      <item>, OIB null</item>
      <item>, OIB null</item>
      <item>, OIB null</item>
      <item>, OIB null</item>
      <item>, OIB null</item>
      <item>, OIB null</item>
      <item>, OIB null</item>
      <item>, OIB null</item>
      <item>, OIB null</item>
      <item>, OIB 04323472109</item>
      <item>, OIB 59634916573</item>
      <item>, OIB 51934286030</item>
      <item>, OIB 23057039320</item>
      <item>, OIB 01147434457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Nevenka Golubić, OIB 84663367442</item>
    </izvorni_sadrzaj>
    <derivirana_varijabla naziv="DomainObject.Predmet.StecajniUpraviteljiListAddressOIB_1">
      <item>Nevenka Golubić, OIB 84663367442</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12. prosinca 2018.</izvorni_sadrzaj>
    <derivirana_varijabla naziv="DomainObject.Predmet.DatumPocetkaProcesa_1">12. prosinca 2018.</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73EE2BE-8390-4E97-8CC8-749289B57916}">
  <ds:schemaRefs>
    <ds:schemaRef ds:uri="http://schemas.openxmlformats.org/wordprocessingml/2006/main"/>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279</properties:Words>
  <properties:Characters>1681</properties:Characters>
  <properties:Lines>81</properties:Lines>
  <properties:Paragraphs>33</properties:Paragraphs>
  <properties:TotalTime>59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1991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2019-06-03T10:23:00Z</dcterms:created>
  <dc:creator>Mirjana Mlinarić</dc:creator>
  <cp:lastModifiedBy>Nevenka Vuković</cp:lastModifiedBy>
  <cp:lastPrinted>2019-12-17T11:18:00Z</cp:lastPrinted>
  <dcterms:modified xmlns:xsi="http://www.w3.org/2001/XMLSchema-instance" xsi:type="dcterms:W3CDTF">2019-12-17T11:23:00Z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St-466/2018-99 / Zapisnik - Ročište (St-466-18-99 Zapisnik - ročište za utvrđenje vrijednosti nekretnine.docx)</vt:lpwstr>
  </prop:property>
  <prop:property fmtid="{D5CDD505-2E9C-101B-9397-08002B2CF9AE}" pid="4" name="CC_coloring">
    <vt:bool>false</vt:bool>
  </prop:property>
  <prop:property fmtid="{D5CDD505-2E9C-101B-9397-08002B2CF9AE}" pid="5" name="BrojStranica">
    <vt:i4>2</vt:i4>
  </prop:property>
</prop:Properties>
</file>